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17166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0750B1" w:rsidRDefault="000750B1" w:rsidP="000750B1">
      <w:pPr>
        <w:ind w:left="1440" w:firstLine="720"/>
        <w:rPr>
          <w:b/>
        </w:rPr>
      </w:pPr>
      <w:r>
        <w:rPr>
          <w:b/>
        </w:rPr>
        <w:t>Z. Tucker</w:t>
      </w:r>
      <w:r>
        <w:rPr>
          <w:b/>
        </w:rPr>
        <w:tab/>
      </w:r>
      <w:r>
        <w:rPr>
          <w:b/>
        </w:rPr>
        <w:tab/>
        <w:t>Deputy Mayor</w:t>
      </w:r>
    </w:p>
    <w:p w:rsidR="000750B1" w:rsidRDefault="000750B1" w:rsidP="000750B1">
      <w:pPr>
        <w:ind w:left="1440" w:firstLine="720"/>
        <w:rPr>
          <w:b/>
        </w:rPr>
      </w:pPr>
      <w:r>
        <w:rPr>
          <w:b/>
        </w:rPr>
        <w:t>G. Parrott</w:t>
      </w:r>
      <w:r>
        <w:rPr>
          <w:b/>
        </w:rPr>
        <w:tab/>
      </w:r>
      <w:r>
        <w:rPr>
          <w:b/>
        </w:rPr>
        <w:tab/>
      </w:r>
      <w:proofErr w:type="spellStart"/>
      <w:r>
        <w:rPr>
          <w:b/>
        </w:rPr>
        <w:t>Councillor</w:t>
      </w:r>
      <w:proofErr w:type="spellEnd"/>
    </w:p>
    <w:p w:rsidR="00171668" w:rsidRDefault="000750B1" w:rsidP="00171668">
      <w:pPr>
        <w:ind w:left="1440" w:firstLine="720"/>
        <w:rPr>
          <w:b/>
        </w:rPr>
      </w:pPr>
      <w:r>
        <w:rPr>
          <w:b/>
        </w:rPr>
        <w:t>S</w:t>
      </w:r>
      <w:r w:rsidR="00171668">
        <w:rPr>
          <w:b/>
        </w:rPr>
        <w:t>. Oram</w:t>
      </w:r>
      <w:r w:rsidR="00171668">
        <w:rPr>
          <w:b/>
        </w:rPr>
        <w:tab/>
      </w:r>
      <w:r w:rsidR="00171668">
        <w:rPr>
          <w:b/>
        </w:rPr>
        <w:tab/>
      </w:r>
      <w:proofErr w:type="spellStart"/>
      <w:r w:rsidR="00171668">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5A3708" w:rsidRDefault="005A3708" w:rsidP="005A3708">
      <w:pPr>
        <w:ind w:left="1440" w:firstLine="720"/>
        <w:rPr>
          <w:b/>
        </w:rPr>
      </w:pPr>
      <w:r>
        <w:rPr>
          <w:b/>
        </w:rPr>
        <w:t>R. Anstey</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0750B1" w:rsidRDefault="000750B1" w:rsidP="000750B1">
      <w:pPr>
        <w:ind w:left="1440" w:firstLine="720"/>
        <w:rPr>
          <w:b/>
        </w:rPr>
      </w:pPr>
      <w:r>
        <w:rPr>
          <w:b/>
        </w:rPr>
        <w:t>D. Deschamps</w:t>
      </w:r>
      <w:r>
        <w:rPr>
          <w:b/>
        </w:rPr>
        <w:tab/>
      </w:r>
      <w:r>
        <w:rPr>
          <w:b/>
        </w:rPr>
        <w:tab/>
        <w:t>Director of Recreation &amp; Community Services</w:t>
      </w:r>
    </w:p>
    <w:p w:rsidR="000750B1" w:rsidRDefault="000750B1" w:rsidP="000750B1">
      <w:pPr>
        <w:rPr>
          <w:b/>
        </w:rPr>
      </w:pPr>
      <w:r>
        <w:rPr>
          <w:b/>
        </w:rPr>
        <w:tab/>
      </w:r>
      <w:r>
        <w:rPr>
          <w:b/>
        </w:rPr>
        <w:tab/>
      </w:r>
      <w:r>
        <w:rPr>
          <w:b/>
        </w:rPr>
        <w:tab/>
        <w:t>G. Brown</w:t>
      </w:r>
      <w:r>
        <w:rPr>
          <w:b/>
        </w:rPr>
        <w:tab/>
      </w:r>
      <w:r>
        <w:rPr>
          <w:b/>
        </w:rPr>
        <w:tab/>
        <w:t>Town Clerk</w:t>
      </w:r>
    </w:p>
    <w:p w:rsidR="006C14A7" w:rsidRDefault="000750B1" w:rsidP="00CE36CE">
      <w:pPr>
        <w:rPr>
          <w:b/>
        </w:rPr>
      </w:pPr>
      <w:r>
        <w:rPr>
          <w:b/>
        </w:rPr>
        <w:tab/>
      </w:r>
      <w:r>
        <w:rPr>
          <w:b/>
        </w:rPr>
        <w:tab/>
      </w:r>
      <w:r>
        <w:rPr>
          <w:b/>
        </w:rPr>
        <w:tab/>
        <w:t>P. Fudge</w:t>
      </w:r>
      <w:r>
        <w:rPr>
          <w:b/>
        </w:rPr>
        <w:tab/>
      </w:r>
      <w:r>
        <w:rPr>
          <w:b/>
        </w:rPr>
        <w:tab/>
        <w:t>Fire Chief</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6C14A7" w:rsidRDefault="009068C8" w:rsidP="008E790B">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r w:rsidR="006C14A7">
        <w:rPr>
          <w:b/>
        </w:rPr>
        <w:tab/>
      </w:r>
      <w:r w:rsidR="006C14A7">
        <w:rPr>
          <w:b/>
        </w:rPr>
        <w:tab/>
      </w:r>
    </w:p>
    <w:p w:rsidR="006C14A7" w:rsidRDefault="006C14A7" w:rsidP="006C14A7">
      <w:pPr>
        <w:rPr>
          <w:b/>
        </w:rPr>
      </w:pPr>
    </w:p>
    <w:p w:rsidR="006C14A7" w:rsidRDefault="006C14A7" w:rsidP="000750B1">
      <w:pPr>
        <w:rPr>
          <w:b/>
        </w:rPr>
      </w:pPr>
      <w:r>
        <w:rPr>
          <w:b/>
        </w:rPr>
        <w:t>Regrets:</w:t>
      </w:r>
      <w:r>
        <w:rPr>
          <w:b/>
        </w:rPr>
        <w:tab/>
      </w:r>
      <w:r>
        <w:rPr>
          <w:b/>
        </w:rPr>
        <w:tab/>
      </w:r>
      <w:r w:rsidR="000750B1">
        <w:rPr>
          <w:b/>
        </w:rPr>
        <w:t>A. Scott</w:t>
      </w:r>
      <w:r w:rsidR="000750B1">
        <w:rPr>
          <w:b/>
        </w:rPr>
        <w:tab/>
      </w:r>
      <w:r w:rsidR="000750B1">
        <w:rPr>
          <w:b/>
        </w:rPr>
        <w:tab/>
      </w:r>
      <w:proofErr w:type="spellStart"/>
      <w:r w:rsidR="000750B1">
        <w:rPr>
          <w:b/>
        </w:rPr>
        <w:t>Councillor</w:t>
      </w:r>
      <w:proofErr w:type="spellEnd"/>
    </w:p>
    <w:p w:rsidR="000750B1" w:rsidRDefault="000750B1" w:rsidP="000750B1">
      <w:pPr>
        <w:rPr>
          <w:b/>
        </w:rPr>
      </w:pPr>
      <w:r>
        <w:rPr>
          <w:b/>
        </w:rPr>
        <w:tab/>
      </w:r>
      <w:r>
        <w:rPr>
          <w:b/>
        </w:rPr>
        <w:tab/>
      </w:r>
      <w:r>
        <w:rPr>
          <w:b/>
        </w:rPr>
        <w:tab/>
        <w:t xml:space="preserve">D. Chafe </w:t>
      </w:r>
      <w:r>
        <w:rPr>
          <w:b/>
        </w:rPr>
        <w:tab/>
      </w:r>
      <w:r>
        <w:rPr>
          <w:b/>
        </w:rPr>
        <w:tab/>
        <w:t>Development Director</w:t>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9068C8">
        <w:t>0</w:t>
      </w:r>
      <w:r>
        <w:t>pm.</w:t>
      </w:r>
    </w:p>
    <w:p w:rsidR="00273125" w:rsidRDefault="00A03584" w:rsidP="00EC184D">
      <w:pPr>
        <w:pStyle w:val="Heading1"/>
      </w:pPr>
      <w:r>
        <w:t>2.</w:t>
      </w:r>
      <w:r>
        <w:tab/>
        <w:t>VISITORS/PRESENTATIONS</w:t>
      </w:r>
    </w:p>
    <w:p w:rsidR="00AC64AD" w:rsidRPr="000750B1" w:rsidRDefault="000750B1" w:rsidP="000750B1">
      <w:pPr>
        <w:pStyle w:val="Heading3"/>
      </w:pPr>
      <w:r w:rsidRPr="000750B1">
        <w:t>Gander Status of Women Council</w:t>
      </w:r>
    </w:p>
    <w:p w:rsidR="000750B1" w:rsidRPr="008D285F" w:rsidRDefault="000750B1" w:rsidP="004F5092">
      <w:r w:rsidRPr="008D285F">
        <w:t xml:space="preserve">The Mayor proclaimed </w:t>
      </w:r>
      <w:r w:rsidR="00CA3CD8" w:rsidRPr="008D285F">
        <w:t>July 15-21 as Gay Pride Week in the Town of Gander</w:t>
      </w:r>
      <w:r w:rsidR="00D8668E" w:rsidRPr="008D285F">
        <w:t>.</w:t>
      </w:r>
    </w:p>
    <w:p w:rsidR="00AE1971" w:rsidRDefault="00AE1971" w:rsidP="004F5092">
      <w:pPr>
        <w:rPr>
          <w:i/>
        </w:rPr>
      </w:pPr>
    </w:p>
    <w:p w:rsidR="00AE1971" w:rsidRDefault="00AE1971" w:rsidP="008066DA">
      <w:pPr>
        <w:pStyle w:val="Heading3"/>
      </w:pPr>
      <w:r>
        <w:t>Gander Co-op 50/50 Donation to the Fire Department</w:t>
      </w:r>
    </w:p>
    <w:p w:rsidR="008066DA" w:rsidRPr="008D285F" w:rsidRDefault="00D8668E" w:rsidP="008066DA">
      <w:r w:rsidRPr="008D285F">
        <w:t>Gerald Saunders</w:t>
      </w:r>
      <w:r w:rsidR="008066DA" w:rsidRPr="008D285F">
        <w:t xml:space="preserve"> of the Gander Co-op </w:t>
      </w:r>
      <w:r w:rsidRPr="008D285F">
        <w:t xml:space="preserve">50/50 Committee </w:t>
      </w:r>
      <w:r w:rsidR="008066DA" w:rsidRPr="008D285F">
        <w:t>presented the Fire Department with $</w:t>
      </w:r>
      <w:r w:rsidR="00B02E70" w:rsidRPr="008D285F">
        <w:t>3,500</w:t>
      </w:r>
      <w:r w:rsidR="008066DA" w:rsidRPr="008D285F">
        <w:t xml:space="preserve"> to purchase a </w:t>
      </w:r>
      <w:proofErr w:type="spellStart"/>
      <w:r w:rsidR="008066DA" w:rsidRPr="008D285F">
        <w:t>Holmatro</w:t>
      </w:r>
      <w:proofErr w:type="spellEnd"/>
      <w:r w:rsidR="008066DA" w:rsidRPr="008D285F">
        <w:t xml:space="preserve"> Mini Cutter</w:t>
      </w:r>
      <w:r w:rsidR="00B02E70" w:rsidRPr="008D285F">
        <w:t>.</w:t>
      </w:r>
    </w:p>
    <w:p w:rsidR="008066DA" w:rsidRDefault="008066DA" w:rsidP="004F5092">
      <w:pPr>
        <w:rPr>
          <w:i/>
        </w:rPr>
      </w:pPr>
    </w:p>
    <w:p w:rsidR="008066DA" w:rsidRDefault="008066DA" w:rsidP="004F5092">
      <w:pPr>
        <w:rPr>
          <w:i/>
        </w:rPr>
      </w:pPr>
    </w:p>
    <w:p w:rsidR="008066DA" w:rsidRDefault="008066DA" w:rsidP="004F5092">
      <w:pPr>
        <w:rPr>
          <w:i/>
        </w:rPr>
      </w:pPr>
    </w:p>
    <w:p w:rsidR="008066DA" w:rsidRDefault="008066DA" w:rsidP="004F5092">
      <w:pPr>
        <w:rPr>
          <w:i/>
        </w:rPr>
      </w:pPr>
    </w:p>
    <w:p w:rsidR="00AE1971" w:rsidRDefault="00AE1971" w:rsidP="004F5092">
      <w:pPr>
        <w:rPr>
          <w:i/>
        </w:rPr>
      </w:pP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8066DA">
        <w:rPr>
          <w:b/>
          <w:sz w:val="26"/>
          <w:szCs w:val="26"/>
        </w:rPr>
        <w:t>13-160</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proofErr w:type="spellStart"/>
      <w:r w:rsidR="006C14A7">
        <w:t>Councillor</w:t>
      </w:r>
      <w:proofErr w:type="spellEnd"/>
      <w:r w:rsidR="006C14A7">
        <w:t xml:space="preserve"> </w:t>
      </w:r>
      <w:r w:rsidR="008066DA">
        <w:t>Parrott</w:t>
      </w:r>
      <w:r w:rsidR="006C14A7">
        <w:t xml:space="preserve"> </w:t>
      </w:r>
      <w:r>
        <w:t>that the Minutes from the Regular Mee</w:t>
      </w:r>
      <w:r w:rsidR="001C5C67">
        <w:t xml:space="preserve">ting of Council on </w:t>
      </w:r>
      <w:r w:rsidR="008066DA">
        <w:t>June 12</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8066DA">
        <w:t>6</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9C4AC8" w:rsidRDefault="009C4AC8" w:rsidP="009C4AC8"/>
    <w:p w:rsidR="009C4AC8" w:rsidRPr="0057225C" w:rsidRDefault="009C4AC8" w:rsidP="009C4AC8">
      <w:pPr>
        <w:rPr>
          <w:b/>
          <w:sz w:val="28"/>
          <w:szCs w:val="28"/>
        </w:rPr>
      </w:pPr>
      <w:r w:rsidRPr="0057225C">
        <w:rPr>
          <w:b/>
          <w:sz w:val="28"/>
          <w:szCs w:val="28"/>
        </w:rPr>
        <w:t>Camera Vehicle Detection System</w:t>
      </w:r>
    </w:p>
    <w:p w:rsidR="009C4AC8" w:rsidRPr="0057225C" w:rsidRDefault="009C4AC8" w:rsidP="009C4AC8"/>
    <w:p w:rsidR="00EB029D" w:rsidRPr="0057225C" w:rsidRDefault="00D8668E" w:rsidP="009C4AC8">
      <w:r w:rsidRPr="0057225C">
        <w:t>The Director of Finance advised that there was an error in Motion #13-149 that was approved at the last meeting.  The motion indicated that the Town would purchase the Camera Vehicle Detection System subject to Provincial approval.  Provincial approval was not actually needed to make this purchase and the motion needs to be rescinded</w:t>
      </w:r>
      <w:r w:rsidR="00EB029D" w:rsidRPr="0057225C">
        <w:t>.</w:t>
      </w:r>
      <w:r w:rsidRPr="0057225C">
        <w:t xml:space="preserve">  Following the rescinding of the initial motion a corrected motion needs to be brought forward.</w:t>
      </w:r>
    </w:p>
    <w:p w:rsidR="00EB029D" w:rsidRPr="0057225C" w:rsidRDefault="00EB029D" w:rsidP="009C4AC8"/>
    <w:p w:rsidR="009C4AC8" w:rsidRPr="0057225C" w:rsidRDefault="009C4AC8" w:rsidP="009C4AC8">
      <w:r w:rsidRPr="0057225C">
        <w:rPr>
          <w:b/>
          <w:sz w:val="26"/>
          <w:szCs w:val="26"/>
        </w:rPr>
        <w:t>Rescind Motion #13-149</w:t>
      </w:r>
    </w:p>
    <w:p w:rsidR="009C4AC8" w:rsidRPr="0057225C" w:rsidRDefault="009C4AC8" w:rsidP="009C4AC8">
      <w:pPr>
        <w:rPr>
          <w:b/>
          <w:sz w:val="26"/>
          <w:szCs w:val="26"/>
        </w:rPr>
      </w:pPr>
      <w:r w:rsidRPr="0057225C">
        <w:rPr>
          <w:b/>
          <w:sz w:val="26"/>
          <w:szCs w:val="26"/>
        </w:rPr>
        <w:t>Motion #13-16</w:t>
      </w:r>
      <w:r w:rsidR="00222291" w:rsidRPr="0057225C">
        <w:rPr>
          <w:b/>
          <w:sz w:val="26"/>
          <w:szCs w:val="26"/>
        </w:rPr>
        <w:t>1</w:t>
      </w:r>
    </w:p>
    <w:p w:rsidR="009C4AC8" w:rsidRPr="0057225C" w:rsidRDefault="009C4AC8" w:rsidP="009C4AC8"/>
    <w:p w:rsidR="009C4AC8" w:rsidRPr="0057225C" w:rsidRDefault="009C4AC8" w:rsidP="009C4AC8">
      <w:r w:rsidRPr="0057225C">
        <w:t xml:space="preserve">Moved by </w:t>
      </w:r>
      <w:proofErr w:type="spellStart"/>
      <w:r w:rsidRPr="0057225C">
        <w:t>Councillor</w:t>
      </w:r>
      <w:proofErr w:type="spellEnd"/>
      <w:r w:rsidRPr="0057225C">
        <w:t xml:space="preserve"> Blundon and seconded by Deputy Mayor Tucker that Motion #13-149 be rescinded.</w:t>
      </w:r>
    </w:p>
    <w:p w:rsidR="009C4AC8" w:rsidRPr="0057225C" w:rsidRDefault="009C4AC8" w:rsidP="009C4AC8"/>
    <w:p w:rsidR="009C4AC8" w:rsidRPr="0057225C" w:rsidRDefault="009C4AC8" w:rsidP="009C4AC8">
      <w:r w:rsidRPr="0057225C">
        <w:tab/>
      </w:r>
      <w:r w:rsidRPr="0057225C">
        <w:tab/>
        <w:t xml:space="preserve">In </w:t>
      </w:r>
      <w:proofErr w:type="spellStart"/>
      <w:r w:rsidRPr="0057225C">
        <w:t>Favour</w:t>
      </w:r>
      <w:proofErr w:type="spellEnd"/>
      <w:r w:rsidRPr="0057225C">
        <w:t>:</w:t>
      </w:r>
      <w:r w:rsidRPr="0057225C">
        <w:tab/>
        <w:t>6</w:t>
      </w:r>
      <w:r w:rsidRPr="0057225C">
        <w:tab/>
        <w:t>Opposing:</w:t>
      </w:r>
      <w:r w:rsidRPr="0057225C">
        <w:tab/>
        <w:t>0</w:t>
      </w:r>
    </w:p>
    <w:p w:rsidR="00222291" w:rsidRPr="0057225C" w:rsidRDefault="00222291" w:rsidP="009C4AC8"/>
    <w:p w:rsidR="009C4AC8" w:rsidRPr="0057225C" w:rsidRDefault="009C4AC8" w:rsidP="009C4AC8">
      <w:r w:rsidRPr="0057225C">
        <w:rPr>
          <w:b/>
        </w:rPr>
        <w:t>Decision:</w:t>
      </w:r>
      <w:r w:rsidRPr="0057225C">
        <w:tab/>
        <w:t xml:space="preserve">Motion carried. </w:t>
      </w:r>
    </w:p>
    <w:p w:rsidR="00222291" w:rsidRPr="0057225C" w:rsidRDefault="00222291" w:rsidP="009C4AC8"/>
    <w:p w:rsidR="009C4AC8" w:rsidRPr="0057225C" w:rsidRDefault="009C4AC8" w:rsidP="009C4AC8">
      <w:pPr>
        <w:rPr>
          <w:b/>
          <w:sz w:val="26"/>
          <w:szCs w:val="26"/>
        </w:rPr>
      </w:pPr>
      <w:r w:rsidRPr="0057225C">
        <w:rPr>
          <w:b/>
          <w:sz w:val="26"/>
          <w:szCs w:val="26"/>
        </w:rPr>
        <w:t>Camera Vehicle Detection System</w:t>
      </w:r>
    </w:p>
    <w:p w:rsidR="009C4AC8" w:rsidRPr="0057225C" w:rsidRDefault="009C4AC8" w:rsidP="009C4AC8">
      <w:pPr>
        <w:rPr>
          <w:b/>
          <w:sz w:val="26"/>
          <w:szCs w:val="26"/>
        </w:rPr>
      </w:pPr>
      <w:r w:rsidRPr="0057225C">
        <w:rPr>
          <w:b/>
          <w:sz w:val="26"/>
          <w:szCs w:val="26"/>
        </w:rPr>
        <w:t>Motion #13-16</w:t>
      </w:r>
      <w:r w:rsidR="00222291" w:rsidRPr="0057225C">
        <w:rPr>
          <w:b/>
          <w:sz w:val="26"/>
          <w:szCs w:val="26"/>
        </w:rPr>
        <w:t>2</w:t>
      </w:r>
    </w:p>
    <w:p w:rsidR="009C4AC8" w:rsidRPr="0057225C" w:rsidRDefault="009C4AC8" w:rsidP="009C4AC8"/>
    <w:p w:rsidR="009C4AC8" w:rsidRPr="0057225C" w:rsidRDefault="009C4AC8" w:rsidP="009C4AC8">
      <w:r w:rsidRPr="0057225C">
        <w:t xml:space="preserve">Moved by Deputy Mayor Tucker and seconded by </w:t>
      </w:r>
      <w:proofErr w:type="spellStart"/>
      <w:r w:rsidRPr="0057225C">
        <w:t>Councillor</w:t>
      </w:r>
      <w:proofErr w:type="spellEnd"/>
      <w:r w:rsidRPr="0057225C">
        <w:t xml:space="preserve"> Blundon that the camera vehicle detection system be awarded to Powell’s Electrical at the cost of $30,080.60 (HST included).</w:t>
      </w:r>
    </w:p>
    <w:p w:rsidR="009C4AC8" w:rsidRPr="0057225C" w:rsidRDefault="009C4AC8" w:rsidP="009C4AC8"/>
    <w:p w:rsidR="009C4AC8" w:rsidRPr="0057225C" w:rsidRDefault="009C4AC8" w:rsidP="009C4AC8">
      <w:r w:rsidRPr="0057225C">
        <w:tab/>
      </w:r>
      <w:r w:rsidRPr="0057225C">
        <w:tab/>
        <w:t xml:space="preserve">In </w:t>
      </w:r>
      <w:proofErr w:type="spellStart"/>
      <w:r w:rsidRPr="0057225C">
        <w:t>Favour</w:t>
      </w:r>
      <w:proofErr w:type="spellEnd"/>
      <w:r w:rsidRPr="0057225C">
        <w:t>:</w:t>
      </w:r>
      <w:r w:rsidRPr="0057225C">
        <w:tab/>
        <w:t>6</w:t>
      </w:r>
      <w:r w:rsidRPr="0057225C">
        <w:tab/>
        <w:t>Opposing:</w:t>
      </w:r>
      <w:r w:rsidRPr="0057225C">
        <w:tab/>
        <w:t>0</w:t>
      </w:r>
    </w:p>
    <w:p w:rsidR="009C4AC8" w:rsidRPr="0057225C" w:rsidRDefault="009C4AC8" w:rsidP="009C4AC8">
      <w:r w:rsidRPr="0057225C">
        <w:br/>
      </w:r>
      <w:r w:rsidRPr="0057225C">
        <w:rPr>
          <w:b/>
        </w:rPr>
        <w:t>Decision:</w:t>
      </w:r>
      <w:r w:rsidRPr="0057225C">
        <w:tab/>
        <w:t>Motion carried.</w:t>
      </w:r>
      <w:r w:rsidRPr="0057225C">
        <w:tab/>
      </w:r>
    </w:p>
    <w:p w:rsidR="009C4AC8" w:rsidRPr="0057225C" w:rsidRDefault="009C4AC8" w:rsidP="009C4AC8"/>
    <w:p w:rsidR="00BA0A0A" w:rsidRDefault="00E63C4A" w:rsidP="00BA0A0A">
      <w:pPr>
        <w:pStyle w:val="Heading1"/>
      </w:pPr>
      <w:r>
        <w:lastRenderedPageBreak/>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6C14A7">
        <w:t xml:space="preserve">June </w:t>
      </w:r>
      <w:r w:rsidR="00052F31">
        <w:t>25</w:t>
      </w:r>
      <w:r w:rsidR="003C033A">
        <w:t>, 2013</w:t>
      </w:r>
      <w:r>
        <w:t xml:space="preserve">.  The meeting was chaired by </w:t>
      </w:r>
      <w:r w:rsidR="00052F31">
        <w:t>Z. Tucker</w:t>
      </w:r>
      <w:r>
        <w:t xml:space="preserve">, </w:t>
      </w:r>
      <w:r w:rsidR="00052F31">
        <w:t>Deputy Mayor</w:t>
      </w:r>
      <w:r>
        <w:t xml:space="preserve">.  </w:t>
      </w:r>
      <w:r w:rsidR="00570BBB">
        <w:t xml:space="preserve">Other members present included: </w:t>
      </w:r>
      <w:r w:rsidR="006C14A7">
        <w:t xml:space="preserve">A. Scott, </w:t>
      </w:r>
      <w:proofErr w:type="spellStart"/>
      <w:r w:rsidR="006C14A7">
        <w:t>Councillor</w:t>
      </w:r>
      <w:proofErr w:type="spellEnd"/>
      <w:r w:rsidR="006C14A7">
        <w:t xml:space="preserve">; </w:t>
      </w:r>
      <w:r w:rsidR="00A513DA">
        <w:t xml:space="preserve">P. Fudge, Fire Chief; </w:t>
      </w:r>
      <w:r w:rsidR="00052F31">
        <w:t>J. Turner, Chief Administrative Officer</w:t>
      </w:r>
      <w:r w:rsidR="0015768E">
        <w:t>.</w:t>
      </w:r>
    </w:p>
    <w:p w:rsidR="00B1563D" w:rsidRDefault="00B1563D" w:rsidP="00B1563D">
      <w:pPr>
        <w:ind w:left="720"/>
      </w:pPr>
    </w:p>
    <w:p w:rsidR="00B1563D" w:rsidRDefault="00B1563D" w:rsidP="00B1563D">
      <w:r>
        <w:t>The following items were discussed:</w:t>
      </w:r>
    </w:p>
    <w:p w:rsidR="00101870" w:rsidRDefault="00101870" w:rsidP="00B1563D"/>
    <w:p w:rsidR="00995512" w:rsidRPr="007C7C2D" w:rsidRDefault="00995512" w:rsidP="00995512">
      <w:pPr>
        <w:rPr>
          <w:b/>
          <w:u w:val="single"/>
        </w:rPr>
      </w:pPr>
      <w:r w:rsidRPr="007C7C2D">
        <w:rPr>
          <w:b/>
          <w:u w:val="single"/>
        </w:rPr>
        <w:t>PUBLIC SAFETY</w:t>
      </w:r>
    </w:p>
    <w:p w:rsidR="00995512" w:rsidRDefault="00995512" w:rsidP="00995512">
      <w:pPr>
        <w:rPr>
          <w:b/>
          <w:u w:val="single"/>
        </w:rPr>
      </w:pPr>
    </w:p>
    <w:p w:rsidR="00995512" w:rsidRPr="008026D8" w:rsidRDefault="00995512" w:rsidP="00995512">
      <w:pPr>
        <w:rPr>
          <w:rFonts w:ascii="Calibri" w:eastAsia="Calibri" w:hAnsi="Calibri" w:cs="Times New Roman"/>
          <w:b/>
          <w:sz w:val="28"/>
          <w:szCs w:val="28"/>
        </w:rPr>
      </w:pPr>
      <w:r w:rsidRPr="008026D8">
        <w:rPr>
          <w:rFonts w:ascii="Calibri" w:eastAsia="Calibri" w:hAnsi="Calibri" w:cs="Times New Roman"/>
          <w:b/>
          <w:sz w:val="28"/>
          <w:szCs w:val="28"/>
        </w:rPr>
        <w:t>Gander Co-op Donation to the Fire Department</w:t>
      </w:r>
    </w:p>
    <w:p w:rsidR="00995512" w:rsidRPr="007132CE" w:rsidRDefault="00995512" w:rsidP="00995512">
      <w:pPr>
        <w:rPr>
          <w:rFonts w:ascii="Calibri" w:eastAsia="Calibri" w:hAnsi="Calibri" w:cs="Times New Roman"/>
        </w:rPr>
      </w:pPr>
    </w:p>
    <w:p w:rsidR="00995512" w:rsidRDefault="00995512" w:rsidP="00995512">
      <w:pPr>
        <w:rPr>
          <w:rFonts w:ascii="Calibri" w:eastAsia="Calibri" w:hAnsi="Calibri" w:cs="Times New Roman"/>
        </w:rPr>
      </w:pPr>
      <w:r>
        <w:rPr>
          <w:rFonts w:ascii="Calibri" w:eastAsia="Calibri" w:hAnsi="Calibri" w:cs="Times New Roman"/>
        </w:rPr>
        <w:t>W</w:t>
      </w:r>
      <w:r w:rsidRPr="007132CE">
        <w:rPr>
          <w:rFonts w:ascii="Calibri" w:eastAsia="Calibri" w:hAnsi="Calibri" w:cs="Times New Roman"/>
        </w:rPr>
        <w:t>ith money raised from their 50/50 draw</w:t>
      </w:r>
      <w:r>
        <w:rPr>
          <w:rFonts w:ascii="Calibri" w:eastAsia="Calibri" w:hAnsi="Calibri" w:cs="Times New Roman"/>
        </w:rPr>
        <w:t>,</w:t>
      </w:r>
      <w:r w:rsidRPr="007132CE">
        <w:rPr>
          <w:rFonts w:ascii="Calibri" w:eastAsia="Calibri" w:hAnsi="Calibri" w:cs="Times New Roman"/>
        </w:rPr>
        <w:t xml:space="preserve"> </w:t>
      </w:r>
      <w:r>
        <w:rPr>
          <w:rFonts w:ascii="Calibri" w:eastAsia="Calibri" w:hAnsi="Calibri" w:cs="Times New Roman"/>
        </w:rPr>
        <w:t>t</w:t>
      </w:r>
      <w:r w:rsidRPr="007132CE">
        <w:rPr>
          <w:rFonts w:ascii="Calibri" w:eastAsia="Calibri" w:hAnsi="Calibri" w:cs="Times New Roman"/>
        </w:rPr>
        <w:t xml:space="preserve">he Gander Co-op store has donated the cost of a </w:t>
      </w:r>
      <w:proofErr w:type="spellStart"/>
      <w:r w:rsidRPr="007132CE">
        <w:rPr>
          <w:rFonts w:ascii="Calibri" w:eastAsia="Calibri" w:hAnsi="Calibri" w:cs="Times New Roman"/>
        </w:rPr>
        <w:t>Holmatro</w:t>
      </w:r>
      <w:proofErr w:type="spellEnd"/>
      <w:r w:rsidRPr="007132CE">
        <w:rPr>
          <w:rFonts w:ascii="Calibri" w:eastAsia="Calibri" w:hAnsi="Calibri" w:cs="Times New Roman"/>
        </w:rPr>
        <w:t xml:space="preserve"> mini cutter used for vehicle extrication purposes to Gander Fire Rescu</w:t>
      </w:r>
      <w:r>
        <w:rPr>
          <w:rFonts w:ascii="Calibri" w:eastAsia="Calibri" w:hAnsi="Calibri" w:cs="Times New Roman"/>
        </w:rPr>
        <w:t>e.  The Fire Chief advised the C</w:t>
      </w:r>
      <w:r w:rsidRPr="007132CE">
        <w:rPr>
          <w:rFonts w:ascii="Calibri" w:eastAsia="Calibri" w:hAnsi="Calibri" w:cs="Times New Roman"/>
        </w:rPr>
        <w:t>ommittee that this piece of equipment will greatly enhance our capabilities for faster and safer extrication of ca</w:t>
      </w:r>
      <w:r>
        <w:rPr>
          <w:rFonts w:ascii="Calibri" w:eastAsia="Calibri" w:hAnsi="Calibri" w:cs="Times New Roman"/>
        </w:rPr>
        <w:t>s</w:t>
      </w:r>
      <w:r w:rsidRPr="007132CE">
        <w:rPr>
          <w:rFonts w:ascii="Calibri" w:eastAsia="Calibri" w:hAnsi="Calibri" w:cs="Times New Roman"/>
        </w:rPr>
        <w:t xml:space="preserve">ualties at motor vehicle </w:t>
      </w:r>
      <w:r>
        <w:rPr>
          <w:rFonts w:ascii="Calibri" w:eastAsia="Calibri" w:hAnsi="Calibri" w:cs="Times New Roman"/>
        </w:rPr>
        <w:t>accidents</w:t>
      </w:r>
      <w:r w:rsidRPr="007132CE">
        <w:rPr>
          <w:rFonts w:ascii="Calibri" w:eastAsia="Calibri" w:hAnsi="Calibri" w:cs="Times New Roman"/>
        </w:rPr>
        <w:t xml:space="preserve">. The members of Gander Fire </w:t>
      </w:r>
      <w:r>
        <w:rPr>
          <w:rFonts w:ascii="Calibri" w:eastAsia="Calibri" w:hAnsi="Calibri" w:cs="Times New Roman"/>
        </w:rPr>
        <w:t>R</w:t>
      </w:r>
      <w:r w:rsidRPr="007132CE">
        <w:rPr>
          <w:rFonts w:ascii="Calibri" w:eastAsia="Calibri" w:hAnsi="Calibri" w:cs="Times New Roman"/>
        </w:rPr>
        <w:t xml:space="preserve">escue </w:t>
      </w:r>
      <w:r>
        <w:rPr>
          <w:rFonts w:ascii="Calibri" w:eastAsia="Calibri" w:hAnsi="Calibri" w:cs="Times New Roman"/>
        </w:rPr>
        <w:t xml:space="preserve">and Council </w:t>
      </w:r>
      <w:r w:rsidRPr="007132CE">
        <w:rPr>
          <w:rFonts w:ascii="Calibri" w:eastAsia="Calibri" w:hAnsi="Calibri" w:cs="Times New Roman"/>
        </w:rPr>
        <w:t>would like to pass on their thanks to the Gander Co-op store and its members for their generous donation.</w:t>
      </w:r>
      <w:r>
        <w:rPr>
          <w:rFonts w:ascii="Calibri" w:eastAsia="Calibri" w:hAnsi="Calibri" w:cs="Times New Roman"/>
        </w:rPr>
        <w:t xml:space="preserve"> A member from the Gander Co-op 50/50 Committee will attend a future Council meeting to make the presentation to the Fire Department.</w:t>
      </w:r>
    </w:p>
    <w:p w:rsidR="00995512" w:rsidRDefault="00995512" w:rsidP="00995512">
      <w:pPr>
        <w:rPr>
          <w:rFonts w:ascii="Calibri" w:eastAsia="Calibri" w:hAnsi="Calibri" w:cs="Times New Roman"/>
        </w:rPr>
      </w:pPr>
    </w:p>
    <w:p w:rsidR="00995512" w:rsidRPr="008026D8" w:rsidRDefault="00995512" w:rsidP="00995512">
      <w:pPr>
        <w:rPr>
          <w:rFonts w:ascii="Calibri" w:eastAsia="Calibri" w:hAnsi="Calibri" w:cs="Times New Roman"/>
          <w:b/>
          <w:sz w:val="28"/>
          <w:szCs w:val="28"/>
        </w:rPr>
      </w:pPr>
      <w:r w:rsidRPr="008026D8">
        <w:rPr>
          <w:rFonts w:ascii="Calibri" w:eastAsia="Calibri" w:hAnsi="Calibri" w:cs="Times New Roman"/>
          <w:b/>
          <w:sz w:val="28"/>
          <w:szCs w:val="28"/>
        </w:rPr>
        <w:t>ATV Trail - Gander Toyota Parking Lot</w:t>
      </w:r>
    </w:p>
    <w:p w:rsidR="00995512" w:rsidRPr="008026D8" w:rsidRDefault="00995512" w:rsidP="00995512">
      <w:pPr>
        <w:rPr>
          <w:rFonts w:ascii="Calibri" w:eastAsia="Calibri" w:hAnsi="Calibri" w:cs="Times New Roman"/>
          <w:b/>
          <w:sz w:val="28"/>
          <w:szCs w:val="28"/>
        </w:rPr>
      </w:pPr>
    </w:p>
    <w:p w:rsidR="00995512" w:rsidRPr="007132CE" w:rsidRDefault="00995512" w:rsidP="00995512">
      <w:pPr>
        <w:rPr>
          <w:rFonts w:ascii="Calibri" w:eastAsia="Calibri" w:hAnsi="Calibri" w:cs="Times New Roman"/>
        </w:rPr>
      </w:pPr>
      <w:r>
        <w:rPr>
          <w:rFonts w:ascii="Calibri" w:eastAsia="Calibri" w:hAnsi="Calibri" w:cs="Times New Roman"/>
        </w:rPr>
        <w:t>The C</w:t>
      </w:r>
      <w:r w:rsidRPr="007132CE">
        <w:rPr>
          <w:rFonts w:ascii="Calibri" w:eastAsia="Calibri" w:hAnsi="Calibri" w:cs="Times New Roman"/>
        </w:rPr>
        <w:t>ommittee received a letter from the Manager of Gander Toyota regarding the issue of the ATV’s and snowmobiles using their par</w:t>
      </w:r>
      <w:r>
        <w:rPr>
          <w:rFonts w:ascii="Calibri" w:eastAsia="Calibri" w:hAnsi="Calibri" w:cs="Times New Roman"/>
        </w:rPr>
        <w:t>king lot as access to the trail</w:t>
      </w:r>
      <w:r w:rsidRPr="007132CE">
        <w:rPr>
          <w:rFonts w:ascii="Calibri" w:eastAsia="Calibri" w:hAnsi="Calibri" w:cs="Times New Roman"/>
        </w:rPr>
        <w:t xml:space="preserve"> way system. They explain</w:t>
      </w:r>
      <w:r>
        <w:rPr>
          <w:rFonts w:ascii="Calibri" w:eastAsia="Calibri" w:hAnsi="Calibri" w:cs="Times New Roman"/>
        </w:rPr>
        <w:t>ed</w:t>
      </w:r>
      <w:r w:rsidRPr="007132CE">
        <w:rPr>
          <w:rFonts w:ascii="Calibri" w:eastAsia="Calibri" w:hAnsi="Calibri" w:cs="Times New Roman"/>
        </w:rPr>
        <w:t xml:space="preserve"> that while they support the ATV and snowmobile use within the Town of Gander boundaries, they can no longer participate in this kind of support because of recent close calls and near collisions in their parking lot,</w:t>
      </w:r>
      <w:r>
        <w:rPr>
          <w:rFonts w:ascii="Calibri" w:eastAsia="Calibri" w:hAnsi="Calibri" w:cs="Times New Roman"/>
        </w:rPr>
        <w:t xml:space="preserve"> </w:t>
      </w:r>
      <w:r w:rsidRPr="007132CE">
        <w:rPr>
          <w:rFonts w:ascii="Calibri" w:eastAsia="Calibri" w:hAnsi="Calibri" w:cs="Times New Roman"/>
        </w:rPr>
        <w:t>not to mention the liabilit</w:t>
      </w:r>
      <w:r>
        <w:rPr>
          <w:rFonts w:ascii="Calibri" w:eastAsia="Calibri" w:hAnsi="Calibri" w:cs="Times New Roman"/>
        </w:rPr>
        <w:t>y</w:t>
      </w:r>
      <w:r w:rsidRPr="007132CE">
        <w:rPr>
          <w:rFonts w:ascii="Calibri" w:eastAsia="Calibri" w:hAnsi="Calibri" w:cs="Times New Roman"/>
        </w:rPr>
        <w:t xml:space="preserve"> issues.  </w:t>
      </w:r>
      <w:r>
        <w:rPr>
          <w:rFonts w:ascii="Calibri" w:eastAsia="Calibri" w:hAnsi="Calibri" w:cs="Times New Roman"/>
        </w:rPr>
        <w:t>T</w:t>
      </w:r>
      <w:r w:rsidRPr="007132CE">
        <w:rPr>
          <w:rFonts w:ascii="Calibri" w:eastAsia="Calibri" w:hAnsi="Calibri" w:cs="Times New Roman"/>
        </w:rPr>
        <w:t>hey are requesting that the ATV trail be re-routed around their parking lot.</w:t>
      </w:r>
      <w:r>
        <w:rPr>
          <w:rFonts w:ascii="Calibri" w:eastAsia="Calibri" w:hAnsi="Calibri" w:cs="Times New Roman"/>
        </w:rPr>
        <w:t xml:space="preserve"> </w:t>
      </w:r>
      <w:r w:rsidRPr="007132CE">
        <w:rPr>
          <w:rFonts w:ascii="Calibri" w:eastAsia="Calibri" w:hAnsi="Calibri" w:cs="Times New Roman"/>
        </w:rPr>
        <w:t xml:space="preserve"> The </w:t>
      </w:r>
      <w:r>
        <w:rPr>
          <w:rFonts w:ascii="Calibri" w:eastAsia="Calibri" w:hAnsi="Calibri" w:cs="Times New Roman"/>
        </w:rPr>
        <w:t>C</w:t>
      </w:r>
      <w:r w:rsidRPr="007132CE">
        <w:rPr>
          <w:rFonts w:ascii="Calibri" w:eastAsia="Calibri" w:hAnsi="Calibri" w:cs="Times New Roman"/>
        </w:rPr>
        <w:t xml:space="preserve">ommittee agrees with this </w:t>
      </w:r>
      <w:r>
        <w:rPr>
          <w:rFonts w:ascii="Calibri" w:eastAsia="Calibri" w:hAnsi="Calibri" w:cs="Times New Roman"/>
        </w:rPr>
        <w:t>request and refers this to the R</w:t>
      </w:r>
      <w:r w:rsidRPr="007132CE">
        <w:rPr>
          <w:rFonts w:ascii="Calibri" w:eastAsia="Calibri" w:hAnsi="Calibri" w:cs="Times New Roman"/>
        </w:rPr>
        <w:t xml:space="preserve">ecreation </w:t>
      </w:r>
      <w:r>
        <w:rPr>
          <w:rFonts w:ascii="Calibri" w:eastAsia="Calibri" w:hAnsi="Calibri" w:cs="Times New Roman"/>
        </w:rPr>
        <w:t>D</w:t>
      </w:r>
      <w:r w:rsidRPr="007132CE">
        <w:rPr>
          <w:rFonts w:ascii="Calibri" w:eastAsia="Calibri" w:hAnsi="Calibri" w:cs="Times New Roman"/>
        </w:rPr>
        <w:t xml:space="preserve">epartment for their consideration. The </w:t>
      </w:r>
      <w:r>
        <w:rPr>
          <w:rFonts w:ascii="Calibri" w:eastAsia="Calibri" w:hAnsi="Calibri" w:cs="Times New Roman"/>
        </w:rPr>
        <w:t>C</w:t>
      </w:r>
      <w:r w:rsidRPr="007132CE">
        <w:rPr>
          <w:rFonts w:ascii="Calibri" w:eastAsia="Calibri" w:hAnsi="Calibri" w:cs="Times New Roman"/>
        </w:rPr>
        <w:t xml:space="preserve">ommittee would also like to take this opportunity to inform the general public that the Gander Toyota Parking lot is now closed to ATV and </w:t>
      </w:r>
      <w:proofErr w:type="gramStart"/>
      <w:r w:rsidRPr="007132CE">
        <w:rPr>
          <w:rFonts w:ascii="Calibri" w:eastAsia="Calibri" w:hAnsi="Calibri" w:cs="Times New Roman"/>
        </w:rPr>
        <w:t>snowmobile</w:t>
      </w:r>
      <w:proofErr w:type="gramEnd"/>
      <w:r w:rsidRPr="007132CE">
        <w:rPr>
          <w:rFonts w:ascii="Calibri" w:eastAsia="Calibri" w:hAnsi="Calibri" w:cs="Times New Roman"/>
        </w:rPr>
        <w:t xml:space="preserve"> use.</w:t>
      </w:r>
    </w:p>
    <w:p w:rsidR="00995512" w:rsidRPr="007132CE" w:rsidRDefault="00995512" w:rsidP="00995512">
      <w:pPr>
        <w:rPr>
          <w:rFonts w:ascii="Calibri" w:eastAsia="Calibri" w:hAnsi="Calibri" w:cs="Times New Roman"/>
        </w:rPr>
      </w:pPr>
    </w:p>
    <w:p w:rsidR="00995512" w:rsidRDefault="00995512" w:rsidP="00995512">
      <w:pPr>
        <w:rPr>
          <w:rFonts w:ascii="Calibri" w:eastAsia="Calibri" w:hAnsi="Calibri" w:cs="Times New Roman"/>
          <w:b/>
          <w:sz w:val="28"/>
          <w:szCs w:val="28"/>
        </w:rPr>
      </w:pPr>
      <w:r w:rsidRPr="00900DDB">
        <w:rPr>
          <w:rFonts w:ascii="Calibri" w:eastAsia="Calibri" w:hAnsi="Calibri" w:cs="Times New Roman"/>
          <w:b/>
          <w:sz w:val="28"/>
          <w:szCs w:val="28"/>
        </w:rPr>
        <w:t>Garbage Regulations</w:t>
      </w:r>
    </w:p>
    <w:p w:rsidR="00995512" w:rsidRPr="00900DDB" w:rsidRDefault="00995512" w:rsidP="00995512">
      <w:pPr>
        <w:rPr>
          <w:rFonts w:ascii="Calibri" w:eastAsia="Calibri" w:hAnsi="Calibri" w:cs="Times New Roman"/>
          <w:b/>
          <w:sz w:val="28"/>
          <w:szCs w:val="28"/>
        </w:rPr>
      </w:pPr>
    </w:p>
    <w:p w:rsidR="00EB029D" w:rsidRDefault="00995512" w:rsidP="00995512">
      <w:pPr>
        <w:rPr>
          <w:rFonts w:ascii="Calibri" w:eastAsia="Calibri" w:hAnsi="Calibri" w:cs="Times New Roman"/>
        </w:rPr>
      </w:pPr>
      <w:r>
        <w:rPr>
          <w:rFonts w:ascii="Calibri" w:eastAsia="Calibri" w:hAnsi="Calibri" w:cs="Times New Roman"/>
        </w:rPr>
        <w:t>The C</w:t>
      </w:r>
      <w:r w:rsidRPr="007132CE">
        <w:rPr>
          <w:rFonts w:ascii="Calibri" w:eastAsia="Calibri" w:hAnsi="Calibri" w:cs="Times New Roman"/>
        </w:rPr>
        <w:t xml:space="preserve">ommittee was advised that there are more incidents of garbage being put by the curb side too early and in some cases left by the roadside uncovered. This leads to the gulls and crows feeding on the garbage and in turn creating a mess. The committee would like to remind the public that there are garbage regulations in effect. </w:t>
      </w:r>
    </w:p>
    <w:p w:rsidR="00995512" w:rsidRPr="007132CE" w:rsidRDefault="00995512" w:rsidP="00995512">
      <w:pPr>
        <w:rPr>
          <w:rFonts w:ascii="Calibri" w:eastAsia="Calibri" w:hAnsi="Calibri" w:cs="Times New Roman"/>
        </w:rPr>
      </w:pPr>
      <w:r w:rsidRPr="007132CE">
        <w:rPr>
          <w:rFonts w:ascii="Calibri" w:eastAsia="Calibri" w:hAnsi="Calibri" w:cs="Times New Roman"/>
        </w:rPr>
        <w:lastRenderedPageBreak/>
        <w:t>Garbage shall not be placed at the curb earlier than 6:00 am on the day of collection. Any garbage bags that are not in containers must be covered to prevent the sea gulls and crows from scattering the garbage. Municipal Enforcement will be monitoring the situation and issuing notices to violators if required.</w:t>
      </w:r>
    </w:p>
    <w:p w:rsidR="00995512" w:rsidRPr="007132CE" w:rsidRDefault="00995512" w:rsidP="00995512">
      <w:pPr>
        <w:rPr>
          <w:rFonts w:ascii="Calibri" w:eastAsia="Calibri" w:hAnsi="Calibri" w:cs="Times New Roman"/>
        </w:rPr>
      </w:pPr>
    </w:p>
    <w:p w:rsidR="00995512" w:rsidRPr="00900DDB" w:rsidRDefault="00995512" w:rsidP="00995512">
      <w:pPr>
        <w:rPr>
          <w:rFonts w:ascii="Calibri" w:eastAsia="Calibri" w:hAnsi="Calibri" w:cs="Times New Roman"/>
          <w:b/>
          <w:sz w:val="28"/>
          <w:szCs w:val="28"/>
        </w:rPr>
      </w:pPr>
      <w:r w:rsidRPr="00900DDB">
        <w:rPr>
          <w:rFonts w:ascii="Calibri" w:eastAsia="Calibri" w:hAnsi="Calibri" w:cs="Times New Roman"/>
          <w:b/>
          <w:sz w:val="28"/>
          <w:szCs w:val="28"/>
        </w:rPr>
        <w:t>Street Party Policy</w:t>
      </w:r>
    </w:p>
    <w:p w:rsidR="00995512" w:rsidRPr="007132CE" w:rsidRDefault="00995512" w:rsidP="00995512">
      <w:pPr>
        <w:rPr>
          <w:rFonts w:ascii="Calibri" w:eastAsia="Calibri" w:hAnsi="Calibri" w:cs="Times New Roman"/>
        </w:rPr>
      </w:pPr>
    </w:p>
    <w:p w:rsidR="00995512" w:rsidRDefault="00995512" w:rsidP="00995512">
      <w:pPr>
        <w:rPr>
          <w:rFonts w:ascii="Calibri" w:eastAsia="Calibri" w:hAnsi="Calibri" w:cs="Times New Roman"/>
        </w:rPr>
      </w:pPr>
      <w:r>
        <w:rPr>
          <w:rFonts w:ascii="Calibri" w:eastAsia="Calibri" w:hAnsi="Calibri" w:cs="Times New Roman"/>
        </w:rPr>
        <w:t>The Co</w:t>
      </w:r>
      <w:r w:rsidRPr="007132CE">
        <w:rPr>
          <w:rFonts w:ascii="Calibri" w:eastAsia="Calibri" w:hAnsi="Calibri" w:cs="Times New Roman"/>
        </w:rPr>
        <w:t>mmittee reviewed the recent changes made to the Town of Gander Street Party Policy, Policy #PS002 and has fou</w:t>
      </w:r>
      <w:r>
        <w:rPr>
          <w:rFonts w:ascii="Calibri" w:eastAsia="Calibri" w:hAnsi="Calibri" w:cs="Times New Roman"/>
        </w:rPr>
        <w:t>nd the changes to be acceptable.</w:t>
      </w:r>
    </w:p>
    <w:p w:rsidR="008E1AD8" w:rsidRDefault="008E1AD8" w:rsidP="00995512">
      <w:pPr>
        <w:rPr>
          <w:rFonts w:ascii="Calibri" w:eastAsia="Calibri" w:hAnsi="Calibri" w:cs="Times New Roman"/>
        </w:rPr>
      </w:pPr>
    </w:p>
    <w:p w:rsidR="008E1AD8" w:rsidRPr="008E1AD8" w:rsidRDefault="008E1AD8" w:rsidP="00995512">
      <w:pPr>
        <w:rPr>
          <w:rFonts w:ascii="Calibri" w:eastAsia="Calibri" w:hAnsi="Calibri" w:cs="Times New Roman"/>
          <w:b/>
          <w:sz w:val="26"/>
          <w:szCs w:val="26"/>
        </w:rPr>
      </w:pPr>
      <w:r w:rsidRPr="008E1AD8">
        <w:rPr>
          <w:rFonts w:ascii="Calibri" w:eastAsia="Calibri" w:hAnsi="Calibri" w:cs="Times New Roman"/>
          <w:b/>
          <w:sz w:val="26"/>
          <w:szCs w:val="26"/>
        </w:rPr>
        <w:t>Motion #13-16</w:t>
      </w:r>
      <w:r w:rsidR="00222291">
        <w:rPr>
          <w:rFonts w:ascii="Calibri" w:eastAsia="Calibri" w:hAnsi="Calibri" w:cs="Times New Roman"/>
          <w:b/>
          <w:sz w:val="26"/>
          <w:szCs w:val="26"/>
        </w:rPr>
        <w:t>3</w:t>
      </w:r>
    </w:p>
    <w:p w:rsidR="008E1AD8" w:rsidRPr="008E1AD8" w:rsidRDefault="008E1AD8" w:rsidP="00995512">
      <w:pPr>
        <w:rPr>
          <w:rFonts w:ascii="Calibri" w:eastAsia="Calibri" w:hAnsi="Calibri" w:cs="Times New Roman"/>
          <w:b/>
          <w:sz w:val="26"/>
          <w:szCs w:val="26"/>
        </w:rPr>
      </w:pPr>
      <w:r w:rsidRPr="008E1AD8">
        <w:rPr>
          <w:rFonts w:ascii="Calibri" w:eastAsia="Calibri" w:hAnsi="Calibri" w:cs="Times New Roman"/>
          <w:b/>
          <w:sz w:val="26"/>
          <w:szCs w:val="26"/>
        </w:rPr>
        <w:t>Street Party Policy</w:t>
      </w:r>
    </w:p>
    <w:p w:rsidR="00995512" w:rsidRDefault="00995512" w:rsidP="00995512">
      <w:pPr>
        <w:rPr>
          <w:rFonts w:ascii="Calibri" w:eastAsia="Calibri" w:hAnsi="Calibri" w:cs="Times New Roman"/>
        </w:rPr>
      </w:pPr>
    </w:p>
    <w:p w:rsidR="00995512" w:rsidRDefault="008E1AD8" w:rsidP="00995512">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Oram and seconded by Deputy Mayor Tucker</w:t>
      </w:r>
      <w:r w:rsidR="00995512">
        <w:rPr>
          <w:rFonts w:ascii="Calibri" w:eastAsia="Calibri" w:hAnsi="Calibri" w:cs="Times New Roman"/>
        </w:rPr>
        <w:t xml:space="preserve"> that the changes to the Street Party Policy be approved as attached.</w:t>
      </w:r>
    </w:p>
    <w:p w:rsidR="008E1AD8" w:rsidRDefault="008E1AD8" w:rsidP="00995512">
      <w:pPr>
        <w:rPr>
          <w:rFonts w:ascii="Calibri" w:eastAsia="Calibri" w:hAnsi="Calibri" w:cs="Times New Roman"/>
        </w:rPr>
      </w:pPr>
    </w:p>
    <w:p w:rsidR="008E1AD8" w:rsidRDefault="008E1AD8" w:rsidP="00995512">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6</w:t>
      </w:r>
      <w:r>
        <w:rPr>
          <w:rFonts w:ascii="Calibri" w:eastAsia="Calibri" w:hAnsi="Calibri" w:cs="Times New Roman"/>
        </w:rPr>
        <w:tab/>
        <w:t>Opposing:</w:t>
      </w:r>
      <w:r>
        <w:rPr>
          <w:rFonts w:ascii="Calibri" w:eastAsia="Calibri" w:hAnsi="Calibri" w:cs="Times New Roman"/>
        </w:rPr>
        <w:tab/>
        <w:t>0</w:t>
      </w:r>
    </w:p>
    <w:p w:rsidR="008E1AD8" w:rsidRDefault="008E1AD8" w:rsidP="00995512">
      <w:pPr>
        <w:rPr>
          <w:rFonts w:ascii="Calibri" w:eastAsia="Calibri" w:hAnsi="Calibri" w:cs="Times New Roman"/>
        </w:rPr>
      </w:pPr>
    </w:p>
    <w:p w:rsidR="008E1AD8" w:rsidRPr="007132CE" w:rsidRDefault="008E1AD8" w:rsidP="00995512">
      <w:pPr>
        <w:rPr>
          <w:rFonts w:ascii="Calibri" w:eastAsia="Calibri" w:hAnsi="Calibri" w:cs="Times New Roman"/>
        </w:rPr>
      </w:pPr>
      <w:r w:rsidRPr="008E1AD8">
        <w:rPr>
          <w:rFonts w:ascii="Calibri" w:eastAsia="Calibri" w:hAnsi="Calibri" w:cs="Times New Roman"/>
          <w:b/>
        </w:rPr>
        <w:t>Decision:</w:t>
      </w:r>
      <w:r>
        <w:rPr>
          <w:rFonts w:ascii="Calibri" w:eastAsia="Calibri" w:hAnsi="Calibri" w:cs="Times New Roman"/>
        </w:rPr>
        <w:tab/>
        <w:t>Motion carried.</w:t>
      </w:r>
      <w:r>
        <w:rPr>
          <w:rFonts w:ascii="Calibri" w:eastAsia="Calibri" w:hAnsi="Calibri" w:cs="Times New Roman"/>
        </w:rPr>
        <w:tab/>
      </w:r>
    </w:p>
    <w:p w:rsidR="00995512" w:rsidRPr="007132CE" w:rsidRDefault="00995512" w:rsidP="00995512">
      <w:pPr>
        <w:rPr>
          <w:rFonts w:ascii="Calibri" w:eastAsia="Calibri" w:hAnsi="Calibri" w:cs="Times New Roman"/>
        </w:rPr>
      </w:pPr>
    </w:p>
    <w:p w:rsidR="00995512" w:rsidRPr="00A9643C" w:rsidRDefault="00995512" w:rsidP="00995512">
      <w:pPr>
        <w:rPr>
          <w:rFonts w:ascii="Calibri" w:eastAsia="Calibri" w:hAnsi="Calibri" w:cs="Times New Roman"/>
          <w:b/>
          <w:sz w:val="28"/>
          <w:szCs w:val="28"/>
        </w:rPr>
      </w:pPr>
      <w:r w:rsidRPr="00A9643C">
        <w:rPr>
          <w:rFonts w:ascii="Calibri" w:eastAsia="Calibri" w:hAnsi="Calibri" w:cs="Times New Roman"/>
          <w:b/>
          <w:sz w:val="28"/>
          <w:szCs w:val="28"/>
        </w:rPr>
        <w:t xml:space="preserve">105/107 </w:t>
      </w:r>
      <w:proofErr w:type="spellStart"/>
      <w:r w:rsidRPr="00A9643C">
        <w:rPr>
          <w:rFonts w:ascii="Calibri" w:eastAsia="Calibri" w:hAnsi="Calibri" w:cs="Times New Roman"/>
          <w:b/>
          <w:sz w:val="28"/>
          <w:szCs w:val="28"/>
        </w:rPr>
        <w:t>Penwell</w:t>
      </w:r>
      <w:proofErr w:type="spellEnd"/>
      <w:r w:rsidRPr="00A9643C">
        <w:rPr>
          <w:rFonts w:ascii="Calibri" w:eastAsia="Calibri" w:hAnsi="Calibri" w:cs="Times New Roman"/>
          <w:b/>
          <w:sz w:val="28"/>
          <w:szCs w:val="28"/>
        </w:rPr>
        <w:t xml:space="preserve"> Avenue – Curb and Gutter</w:t>
      </w:r>
    </w:p>
    <w:p w:rsidR="00995512" w:rsidRPr="007132CE" w:rsidRDefault="00995512" w:rsidP="00995512">
      <w:pPr>
        <w:rPr>
          <w:rFonts w:ascii="Calibri" w:eastAsia="Calibri" w:hAnsi="Calibri" w:cs="Times New Roman"/>
        </w:rPr>
      </w:pPr>
    </w:p>
    <w:p w:rsidR="00995512" w:rsidRDefault="00995512" w:rsidP="00995512">
      <w:pPr>
        <w:rPr>
          <w:rFonts w:ascii="Calibri" w:eastAsia="Calibri" w:hAnsi="Calibri" w:cs="Times New Roman"/>
        </w:rPr>
      </w:pPr>
      <w:r w:rsidRPr="007132CE">
        <w:rPr>
          <w:rFonts w:ascii="Calibri" w:eastAsia="Calibri" w:hAnsi="Calibri" w:cs="Times New Roman"/>
        </w:rPr>
        <w:t xml:space="preserve">The </w:t>
      </w:r>
      <w:r>
        <w:rPr>
          <w:rFonts w:ascii="Calibri" w:eastAsia="Calibri" w:hAnsi="Calibri" w:cs="Times New Roman"/>
        </w:rPr>
        <w:t>C</w:t>
      </w:r>
      <w:r w:rsidRPr="007132CE">
        <w:rPr>
          <w:rFonts w:ascii="Calibri" w:eastAsia="Calibri" w:hAnsi="Calibri" w:cs="Times New Roman"/>
        </w:rPr>
        <w:t xml:space="preserve">ommittee reviewed the situation with regard to the curb and gutter at 105/107 </w:t>
      </w:r>
      <w:proofErr w:type="spellStart"/>
      <w:r w:rsidRPr="007132CE">
        <w:rPr>
          <w:rFonts w:ascii="Calibri" w:eastAsia="Calibri" w:hAnsi="Calibri" w:cs="Times New Roman"/>
        </w:rPr>
        <w:t>Penwell</w:t>
      </w:r>
      <w:proofErr w:type="spellEnd"/>
      <w:r w:rsidRPr="007132CE">
        <w:rPr>
          <w:rFonts w:ascii="Calibri" w:eastAsia="Calibri" w:hAnsi="Calibri" w:cs="Times New Roman"/>
        </w:rPr>
        <w:t xml:space="preserve"> Avenue.  After much discussion it was decided that there were legal issues regarding the non-completion of the work with regard to the </w:t>
      </w:r>
      <w:r>
        <w:rPr>
          <w:rFonts w:ascii="Calibri" w:eastAsia="Calibri" w:hAnsi="Calibri" w:cs="Times New Roman"/>
        </w:rPr>
        <w:t>D</w:t>
      </w:r>
      <w:r w:rsidRPr="007132CE">
        <w:rPr>
          <w:rFonts w:ascii="Calibri" w:eastAsia="Calibri" w:hAnsi="Calibri" w:cs="Times New Roman"/>
        </w:rPr>
        <w:t xml:space="preserve">evelopment </w:t>
      </w:r>
      <w:r>
        <w:rPr>
          <w:rFonts w:ascii="Calibri" w:eastAsia="Calibri" w:hAnsi="Calibri" w:cs="Times New Roman"/>
        </w:rPr>
        <w:t>A</w:t>
      </w:r>
      <w:r w:rsidRPr="007132CE">
        <w:rPr>
          <w:rFonts w:ascii="Calibri" w:eastAsia="Calibri" w:hAnsi="Calibri" w:cs="Times New Roman"/>
        </w:rPr>
        <w:t xml:space="preserve">greement and therefore refers this back to Municipal Works for their action. </w:t>
      </w:r>
    </w:p>
    <w:p w:rsidR="00995512" w:rsidRPr="007132CE" w:rsidRDefault="00995512" w:rsidP="00995512">
      <w:pPr>
        <w:rPr>
          <w:rFonts w:ascii="Calibri" w:eastAsia="Calibri" w:hAnsi="Calibri" w:cs="Times New Roman"/>
        </w:rPr>
      </w:pPr>
    </w:p>
    <w:p w:rsidR="00995512" w:rsidRPr="009513AC" w:rsidRDefault="00995512" w:rsidP="00995512">
      <w:pPr>
        <w:rPr>
          <w:rFonts w:ascii="Calibri" w:eastAsia="Calibri" w:hAnsi="Calibri" w:cs="Times New Roman"/>
          <w:b/>
          <w:sz w:val="28"/>
          <w:szCs w:val="28"/>
        </w:rPr>
      </w:pPr>
      <w:r w:rsidRPr="009513AC">
        <w:rPr>
          <w:rFonts w:ascii="Calibri" w:eastAsia="Calibri" w:hAnsi="Calibri" w:cs="Times New Roman"/>
          <w:b/>
          <w:sz w:val="28"/>
          <w:szCs w:val="28"/>
        </w:rPr>
        <w:t>Hazardous Materials Service Provision</w:t>
      </w:r>
    </w:p>
    <w:p w:rsidR="00995512" w:rsidRPr="007132CE" w:rsidRDefault="00995512" w:rsidP="00995512">
      <w:pPr>
        <w:rPr>
          <w:rFonts w:ascii="Calibri" w:eastAsia="Calibri" w:hAnsi="Calibri" w:cs="Times New Roman"/>
        </w:rPr>
      </w:pPr>
    </w:p>
    <w:p w:rsidR="00995512" w:rsidRPr="007132CE" w:rsidRDefault="00995512" w:rsidP="00995512">
      <w:pPr>
        <w:rPr>
          <w:rFonts w:ascii="Calibri" w:eastAsia="Calibri" w:hAnsi="Calibri" w:cs="Times New Roman"/>
        </w:rPr>
      </w:pPr>
      <w:r>
        <w:rPr>
          <w:rFonts w:ascii="Calibri" w:eastAsia="Calibri" w:hAnsi="Calibri" w:cs="Times New Roman"/>
        </w:rPr>
        <w:t>The Fire Chief notified the C</w:t>
      </w:r>
      <w:r w:rsidRPr="007132CE">
        <w:rPr>
          <w:rFonts w:ascii="Calibri" w:eastAsia="Calibri" w:hAnsi="Calibri" w:cs="Times New Roman"/>
        </w:rPr>
        <w:t>ommittee that on July 18</w:t>
      </w:r>
      <w:r w:rsidRPr="007132CE">
        <w:rPr>
          <w:rFonts w:ascii="Calibri" w:eastAsia="Calibri" w:hAnsi="Calibri" w:cs="Times New Roman"/>
          <w:vertAlign w:val="superscript"/>
        </w:rPr>
        <w:t>th</w:t>
      </w:r>
      <w:r w:rsidRPr="007132CE">
        <w:rPr>
          <w:rFonts w:ascii="Calibri" w:eastAsia="Calibri" w:hAnsi="Calibri" w:cs="Times New Roman"/>
        </w:rPr>
        <w:t xml:space="preserve"> and 19</w:t>
      </w:r>
      <w:r w:rsidRPr="00CB446C">
        <w:rPr>
          <w:rFonts w:ascii="Calibri" w:eastAsia="Calibri" w:hAnsi="Calibri" w:cs="Times New Roman"/>
          <w:vertAlign w:val="superscript"/>
        </w:rPr>
        <w:t>th</w:t>
      </w:r>
      <w:r>
        <w:rPr>
          <w:rFonts w:ascii="Calibri" w:eastAsia="Calibri" w:hAnsi="Calibri" w:cs="Times New Roman"/>
        </w:rPr>
        <w:t xml:space="preserve"> </w:t>
      </w:r>
      <w:r w:rsidRPr="007132CE">
        <w:rPr>
          <w:rFonts w:ascii="Calibri" w:eastAsia="Calibri" w:hAnsi="Calibri" w:cs="Times New Roman"/>
        </w:rPr>
        <w:t xml:space="preserve">he would be in St John’s meeting with Fire &amp; Emergency Services personnel and other Fire Chiefs from across the </w:t>
      </w:r>
      <w:r>
        <w:rPr>
          <w:rFonts w:ascii="Calibri" w:eastAsia="Calibri" w:hAnsi="Calibri" w:cs="Times New Roman"/>
        </w:rPr>
        <w:t>P</w:t>
      </w:r>
      <w:r w:rsidRPr="007132CE">
        <w:rPr>
          <w:rFonts w:ascii="Calibri" w:eastAsia="Calibri" w:hAnsi="Calibri" w:cs="Times New Roman"/>
        </w:rPr>
        <w:t xml:space="preserve">rovince regarding the supply of regional Hazardous Materials response.  Since our last </w:t>
      </w:r>
      <w:r>
        <w:rPr>
          <w:rFonts w:ascii="Calibri" w:eastAsia="Calibri" w:hAnsi="Calibri" w:cs="Times New Roman"/>
        </w:rPr>
        <w:t>A</w:t>
      </w:r>
      <w:r w:rsidRPr="007132CE">
        <w:rPr>
          <w:rFonts w:ascii="Calibri" w:eastAsia="Calibri" w:hAnsi="Calibri" w:cs="Times New Roman"/>
        </w:rPr>
        <w:t xml:space="preserve">greement with the Provincial Government was signed in 2007 and expired in 2009, there have been ongoing meetings regarding the lack of support from government regarding the issue of Hazardous Materials Response.  The Fire Chief will report back to the </w:t>
      </w:r>
      <w:r>
        <w:rPr>
          <w:rFonts w:ascii="Calibri" w:eastAsia="Calibri" w:hAnsi="Calibri" w:cs="Times New Roman"/>
        </w:rPr>
        <w:t>C</w:t>
      </w:r>
      <w:r w:rsidRPr="007132CE">
        <w:rPr>
          <w:rFonts w:ascii="Calibri" w:eastAsia="Calibri" w:hAnsi="Calibri" w:cs="Times New Roman"/>
        </w:rPr>
        <w:t>ommittee once the meetings in St John’s are completed.</w:t>
      </w:r>
    </w:p>
    <w:p w:rsidR="00995512" w:rsidRDefault="00995512" w:rsidP="00995512">
      <w:pPr>
        <w:rPr>
          <w:b/>
          <w:u w:val="single"/>
        </w:rPr>
      </w:pPr>
    </w:p>
    <w:p w:rsidR="00995512" w:rsidRDefault="00995512" w:rsidP="00995512">
      <w:pPr>
        <w:rPr>
          <w:rFonts w:ascii="Calibri" w:eastAsia="Calibri" w:hAnsi="Calibri" w:cs="Times New Roman"/>
        </w:rPr>
      </w:pPr>
      <w:r>
        <w:rPr>
          <w:rFonts w:ascii="Calibri" w:eastAsia="Calibri" w:hAnsi="Calibri" w:cs="Times New Roman"/>
        </w:rPr>
        <w:t>The Fire Chief left the</w:t>
      </w:r>
      <w:r w:rsidR="000F3ED2">
        <w:rPr>
          <w:rFonts w:ascii="Calibri" w:eastAsia="Calibri" w:hAnsi="Calibri" w:cs="Times New Roman"/>
        </w:rPr>
        <w:t xml:space="preserve"> Committee</w:t>
      </w:r>
      <w:r>
        <w:rPr>
          <w:rFonts w:ascii="Calibri" w:eastAsia="Calibri" w:hAnsi="Calibri" w:cs="Times New Roman"/>
        </w:rPr>
        <w:t xml:space="preserve"> meeting.</w:t>
      </w:r>
    </w:p>
    <w:p w:rsidR="00995512" w:rsidRDefault="00995512" w:rsidP="00995512">
      <w:pPr>
        <w:rPr>
          <w:rFonts w:ascii="Calibri" w:eastAsia="Calibri" w:hAnsi="Calibri" w:cs="Times New Roman"/>
        </w:rPr>
      </w:pPr>
    </w:p>
    <w:p w:rsidR="00995512" w:rsidRDefault="00995512" w:rsidP="00995512">
      <w:pPr>
        <w:rPr>
          <w:rFonts w:ascii="Calibri" w:eastAsia="Calibri" w:hAnsi="Calibri" w:cs="Times New Roman"/>
        </w:rPr>
      </w:pPr>
      <w:r>
        <w:rPr>
          <w:rFonts w:ascii="Calibri" w:eastAsia="Calibri" w:hAnsi="Calibri" w:cs="Times New Roman"/>
        </w:rPr>
        <w:t xml:space="preserve">The HR Supervisor joined the </w:t>
      </w:r>
      <w:r w:rsidR="000F3ED2">
        <w:rPr>
          <w:rFonts w:ascii="Calibri" w:eastAsia="Calibri" w:hAnsi="Calibri" w:cs="Times New Roman"/>
        </w:rPr>
        <w:t xml:space="preserve">Committee </w:t>
      </w:r>
      <w:r>
        <w:rPr>
          <w:rFonts w:ascii="Calibri" w:eastAsia="Calibri" w:hAnsi="Calibri" w:cs="Times New Roman"/>
        </w:rPr>
        <w:t>meeting.</w:t>
      </w:r>
    </w:p>
    <w:p w:rsidR="00995512" w:rsidRDefault="00995512" w:rsidP="00995512">
      <w:pPr>
        <w:rPr>
          <w:rFonts w:ascii="Calibri" w:eastAsia="Calibri" w:hAnsi="Calibri" w:cs="Times New Roman"/>
          <w:sz w:val="32"/>
          <w:szCs w:val="32"/>
        </w:rPr>
      </w:pPr>
    </w:p>
    <w:p w:rsidR="00EB029D" w:rsidRDefault="00EB029D" w:rsidP="00995512">
      <w:pPr>
        <w:rPr>
          <w:rFonts w:ascii="Calibri" w:eastAsia="Calibri" w:hAnsi="Calibri" w:cs="Times New Roman"/>
          <w:sz w:val="32"/>
          <w:szCs w:val="32"/>
        </w:rPr>
      </w:pPr>
    </w:p>
    <w:p w:rsidR="00995512" w:rsidRPr="007C7C2D" w:rsidRDefault="00995512" w:rsidP="00995512">
      <w:pPr>
        <w:rPr>
          <w:b/>
          <w:u w:val="single"/>
        </w:rPr>
      </w:pPr>
      <w:r w:rsidRPr="007C7C2D">
        <w:rPr>
          <w:b/>
          <w:u w:val="single"/>
        </w:rPr>
        <w:lastRenderedPageBreak/>
        <w:t>HUMAN RESOURCES</w:t>
      </w:r>
    </w:p>
    <w:p w:rsidR="00995512" w:rsidRDefault="00995512" w:rsidP="00995512">
      <w:pPr>
        <w:rPr>
          <w:b/>
        </w:rPr>
      </w:pPr>
    </w:p>
    <w:p w:rsidR="00995512" w:rsidRPr="00471B49" w:rsidRDefault="00995512" w:rsidP="00995512">
      <w:pPr>
        <w:rPr>
          <w:b/>
          <w:sz w:val="28"/>
          <w:szCs w:val="28"/>
        </w:rPr>
      </w:pPr>
      <w:r w:rsidRPr="00471B49">
        <w:rPr>
          <w:b/>
          <w:sz w:val="28"/>
          <w:szCs w:val="28"/>
        </w:rPr>
        <w:t xml:space="preserve">Performance Appraisal    </w:t>
      </w:r>
    </w:p>
    <w:p w:rsidR="00995512" w:rsidRDefault="00995512" w:rsidP="00995512"/>
    <w:p w:rsidR="00995512" w:rsidRDefault="00995512" w:rsidP="00995512">
      <w:r>
        <w:t>The Committee is in agreement with changing the performance appraisal forms.  In addition it is recommending that the CAO performance review be done at the 6mth and 1 year interval, with annual performance appraisals conducted thereafter.</w:t>
      </w:r>
    </w:p>
    <w:p w:rsidR="00995512" w:rsidRDefault="00995512" w:rsidP="00995512"/>
    <w:p w:rsidR="00995512" w:rsidRPr="00471B49" w:rsidRDefault="00995512" w:rsidP="00995512">
      <w:pPr>
        <w:rPr>
          <w:b/>
          <w:sz w:val="28"/>
          <w:szCs w:val="28"/>
        </w:rPr>
      </w:pPr>
      <w:r w:rsidRPr="00471B49">
        <w:rPr>
          <w:b/>
          <w:sz w:val="28"/>
          <w:szCs w:val="28"/>
        </w:rPr>
        <w:t>DARE</w:t>
      </w:r>
    </w:p>
    <w:p w:rsidR="00995512" w:rsidRDefault="00995512" w:rsidP="00995512"/>
    <w:p w:rsidR="00995512" w:rsidRDefault="00995512" w:rsidP="00995512">
      <w:r>
        <w:t xml:space="preserve">The Committee was advised that the DARE program offered to Grade 6 students has been cancelled.  The Committee felt educating students helps to reduce the usage of drugs, alcohol and tobacco in our community.  As this is an important community issue, the Committee questioned why the program was cancelled and why it is not considered a high priority.  The Committee is requesting that Staff </w:t>
      </w:r>
      <w:proofErr w:type="spellStart"/>
      <w:r>
        <w:t>Sargeant</w:t>
      </w:r>
      <w:proofErr w:type="spellEnd"/>
      <w:r>
        <w:t xml:space="preserve"> Freeborn from the Gander RCMP detachment be invited into the next HR Committee meeting on July 16</w:t>
      </w:r>
      <w:r>
        <w:rPr>
          <w:vertAlign w:val="superscript"/>
        </w:rPr>
        <w:t>th</w:t>
      </w:r>
      <w:r>
        <w:t>, to explain its cancellation and what the detachment will be doing to control these potential problems in our community.</w:t>
      </w:r>
    </w:p>
    <w:p w:rsidR="000F3ED2" w:rsidRDefault="000F3ED2" w:rsidP="00995512"/>
    <w:p w:rsidR="00995512" w:rsidRPr="00471B49" w:rsidRDefault="00995512" w:rsidP="00995512">
      <w:pPr>
        <w:rPr>
          <w:b/>
          <w:sz w:val="28"/>
          <w:szCs w:val="28"/>
        </w:rPr>
      </w:pPr>
      <w:r w:rsidRPr="00471B49">
        <w:rPr>
          <w:b/>
          <w:sz w:val="28"/>
          <w:szCs w:val="28"/>
        </w:rPr>
        <w:t>Summer Meeting Schedule</w:t>
      </w:r>
    </w:p>
    <w:p w:rsidR="00995512" w:rsidRPr="00471B49" w:rsidRDefault="00995512" w:rsidP="00995512">
      <w:pPr>
        <w:rPr>
          <w:b/>
          <w:sz w:val="28"/>
          <w:szCs w:val="28"/>
        </w:rPr>
      </w:pPr>
    </w:p>
    <w:p w:rsidR="00995512" w:rsidRDefault="00995512" w:rsidP="00995512">
      <w:r>
        <w:t xml:space="preserve">The Committee was informed in cases where a statutory holiday falls on the regular scheduled Committee date the meeting will be rescheduled to the Tuesday directly after the statutory holiday.  </w:t>
      </w:r>
    </w:p>
    <w:p w:rsidR="00995512" w:rsidRDefault="00995512" w:rsidP="00995512"/>
    <w:p w:rsidR="00995512" w:rsidRPr="00471B49" w:rsidRDefault="00995512" w:rsidP="00995512">
      <w:pPr>
        <w:rPr>
          <w:b/>
          <w:sz w:val="28"/>
          <w:szCs w:val="28"/>
        </w:rPr>
      </w:pPr>
      <w:r w:rsidRPr="00471B49">
        <w:rPr>
          <w:b/>
          <w:sz w:val="28"/>
          <w:szCs w:val="28"/>
        </w:rPr>
        <w:t>WCB/Prime</w:t>
      </w:r>
    </w:p>
    <w:p w:rsidR="00995512" w:rsidRDefault="00995512" w:rsidP="00995512"/>
    <w:p w:rsidR="00995512" w:rsidRDefault="00995512" w:rsidP="00995512">
      <w:r>
        <w:t xml:space="preserve">The HR Supervisor advised that we have received our PRIME refund for 2012 amounting to $24,820.95.  It was noted that the audit for 2011 and 2012 had not yet been completed.  The HR Supervisor advised there may be an issue with the 2012 OHS minutes as attempts to contact the previous OHS Advisor regarding this issue has been unsuccessful to date. </w:t>
      </w:r>
    </w:p>
    <w:p w:rsidR="00995512" w:rsidRDefault="00995512" w:rsidP="00995512"/>
    <w:p w:rsidR="00995512" w:rsidRDefault="00995512" w:rsidP="00995512">
      <w:r>
        <w:t>The Quarterly Report indicated an increase in claim costs of 151.6% over 2012 cost.  The HR Supervisor explained that $10,800 of this amount is a result of a payment to a past employee who was awarded a Permanent Functional Impairment payment. The remaining amount is attributed to one employee’s being off work until late March 2013.   The HR Supervisor is awaiting confirmation from Workers Compensation on the complete dollar breakdown.</w:t>
      </w:r>
    </w:p>
    <w:p w:rsidR="00995512" w:rsidRDefault="00995512" w:rsidP="00995512"/>
    <w:p w:rsidR="00995512" w:rsidRPr="00471B49" w:rsidRDefault="00995512" w:rsidP="00995512">
      <w:pPr>
        <w:rPr>
          <w:b/>
          <w:sz w:val="28"/>
          <w:szCs w:val="28"/>
        </w:rPr>
      </w:pPr>
      <w:r w:rsidRPr="00471B49">
        <w:rPr>
          <w:b/>
          <w:sz w:val="28"/>
          <w:szCs w:val="28"/>
        </w:rPr>
        <w:t>Chief Administrative Officer Memorandum of Understanding</w:t>
      </w:r>
      <w:r>
        <w:rPr>
          <w:b/>
          <w:sz w:val="28"/>
          <w:szCs w:val="28"/>
        </w:rPr>
        <w:t xml:space="preserve"> (MOU)</w:t>
      </w:r>
    </w:p>
    <w:p w:rsidR="00995512" w:rsidRDefault="00995512" w:rsidP="00995512"/>
    <w:p w:rsidR="00995512" w:rsidRDefault="00995512" w:rsidP="00995512">
      <w:r>
        <w:t xml:space="preserve">The Committee was advised that the MOU for the Chief Administrative Officer (CAO) has been separated from the Management (MOU). The Committee reviewed the revised MOU.  </w:t>
      </w:r>
    </w:p>
    <w:p w:rsidR="00EB029D" w:rsidRDefault="00EB029D" w:rsidP="00995512"/>
    <w:p w:rsidR="00B51BA2" w:rsidRDefault="00B51BA2" w:rsidP="00995512"/>
    <w:p w:rsidR="00B51BA2" w:rsidRPr="00B51BA2" w:rsidRDefault="00B51BA2" w:rsidP="00995512">
      <w:pPr>
        <w:rPr>
          <w:b/>
          <w:sz w:val="26"/>
          <w:szCs w:val="26"/>
        </w:rPr>
      </w:pPr>
      <w:r w:rsidRPr="00B51BA2">
        <w:rPr>
          <w:b/>
          <w:sz w:val="26"/>
          <w:szCs w:val="26"/>
        </w:rPr>
        <w:lastRenderedPageBreak/>
        <w:t>Motion #13-16</w:t>
      </w:r>
      <w:r w:rsidR="00222291">
        <w:rPr>
          <w:b/>
          <w:sz w:val="26"/>
          <w:szCs w:val="26"/>
        </w:rPr>
        <w:t>4</w:t>
      </w:r>
    </w:p>
    <w:p w:rsidR="00B51BA2" w:rsidRPr="00B51BA2" w:rsidRDefault="00B51BA2" w:rsidP="00995512">
      <w:pPr>
        <w:rPr>
          <w:b/>
          <w:sz w:val="26"/>
          <w:szCs w:val="26"/>
        </w:rPr>
      </w:pPr>
      <w:r w:rsidRPr="00B51BA2">
        <w:rPr>
          <w:b/>
          <w:sz w:val="26"/>
          <w:szCs w:val="26"/>
        </w:rPr>
        <w:t>Chief Administrative Officer Memorandum of Understanding (MOU)</w:t>
      </w:r>
    </w:p>
    <w:p w:rsidR="00995512" w:rsidRDefault="00995512" w:rsidP="00995512"/>
    <w:p w:rsidR="00995512" w:rsidRDefault="00B51BA2" w:rsidP="00995512">
      <w:r>
        <w:t xml:space="preserve">Moved by </w:t>
      </w:r>
      <w:proofErr w:type="spellStart"/>
      <w:r>
        <w:t>Councillor</w:t>
      </w:r>
      <w:proofErr w:type="spellEnd"/>
      <w:r>
        <w:t xml:space="preserve"> Oram and seconded by Deputy Mayor Tucker</w:t>
      </w:r>
      <w:r w:rsidR="00995512">
        <w:t xml:space="preserve"> approval of the Memorandum of Understanding for the Chief Administrative Officer, as attached.</w:t>
      </w:r>
    </w:p>
    <w:p w:rsidR="00B51BA2" w:rsidRDefault="00B51BA2" w:rsidP="00995512"/>
    <w:p w:rsidR="00B51BA2" w:rsidRDefault="00B51BA2" w:rsidP="00995512">
      <w:r>
        <w:tab/>
      </w:r>
      <w:r>
        <w:tab/>
        <w:t xml:space="preserve">In </w:t>
      </w:r>
      <w:proofErr w:type="spellStart"/>
      <w:r>
        <w:t>Favour</w:t>
      </w:r>
      <w:proofErr w:type="spellEnd"/>
      <w:r>
        <w:t>:</w:t>
      </w:r>
      <w:r>
        <w:tab/>
        <w:t>6</w:t>
      </w:r>
      <w:r>
        <w:tab/>
        <w:t>Opposing:</w:t>
      </w:r>
      <w:r>
        <w:tab/>
        <w:t>0</w:t>
      </w:r>
    </w:p>
    <w:p w:rsidR="00B51BA2" w:rsidRDefault="00B51BA2" w:rsidP="00995512"/>
    <w:p w:rsidR="00B51BA2" w:rsidRDefault="00B51BA2" w:rsidP="00995512">
      <w:r w:rsidRPr="00B51BA2">
        <w:rPr>
          <w:b/>
        </w:rPr>
        <w:t>Decision:</w:t>
      </w:r>
      <w:r>
        <w:tab/>
        <w:t>Motion carried.</w:t>
      </w:r>
    </w:p>
    <w:p w:rsidR="009068C8" w:rsidRDefault="009068C8"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EE627E">
      <w:r>
        <w:t xml:space="preserve">The Parks and Recreation Committee </w:t>
      </w:r>
      <w:proofErr w:type="gramStart"/>
      <w:r>
        <w:t>was</w:t>
      </w:r>
      <w:proofErr w:type="gramEnd"/>
      <w:r>
        <w:t xml:space="preserve"> held on </w:t>
      </w:r>
      <w:r w:rsidR="00776F1D">
        <w:t xml:space="preserve">June </w:t>
      </w:r>
      <w:r w:rsidR="00EE627E">
        <w:t>25</w:t>
      </w:r>
      <w:r w:rsidR="003C033A">
        <w:t>, 2013</w:t>
      </w:r>
      <w:r>
        <w:t>.  The meeting was chaired by</w:t>
      </w:r>
      <w:r w:rsidRPr="0017420B">
        <w:t xml:space="preserve"> </w:t>
      </w:r>
      <w:r w:rsidR="00EE627E">
        <w:t>D. Blundon</w:t>
      </w:r>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EE627E">
        <w:t xml:space="preserve">A. Scott, </w:t>
      </w:r>
      <w:proofErr w:type="spellStart"/>
      <w:r w:rsidR="00EE627E">
        <w:t>Councillor</w:t>
      </w:r>
      <w:proofErr w:type="spellEnd"/>
      <w:r w:rsidR="00EE627E">
        <w:t xml:space="preserve">; </w:t>
      </w:r>
      <w:r w:rsidR="00A4310C">
        <w:t xml:space="preserve">Z. Tucker, Deputy Mayor; </w:t>
      </w:r>
      <w:r w:rsidR="006E36D8">
        <w:t>D. Deschamps, Director of Rec</w:t>
      </w:r>
      <w:r w:rsidR="00A4310C">
        <w:t>r</w:t>
      </w:r>
      <w:r w:rsidR="00776F1D">
        <w:t>eation and Community Services</w:t>
      </w:r>
      <w:r w:rsidR="00EE627E">
        <w:t>; J. Blackwood, Director of Municipal Works &amp; Services; B. Freeborn, Administrative Assistant; J. Turner, CAO.</w:t>
      </w:r>
    </w:p>
    <w:p w:rsidR="00CA343A" w:rsidRDefault="00B1563D" w:rsidP="00776F1D">
      <w:r>
        <w:t>The following items were discussed:</w:t>
      </w:r>
    </w:p>
    <w:p w:rsidR="00654BC5" w:rsidRDefault="00654BC5" w:rsidP="00776F1D"/>
    <w:p w:rsidR="008B072B" w:rsidRPr="003749B7" w:rsidRDefault="008B072B" w:rsidP="008B072B">
      <w:pPr>
        <w:spacing w:line="360" w:lineRule="auto"/>
        <w:rPr>
          <w:sz w:val="28"/>
          <w:szCs w:val="28"/>
        </w:rPr>
      </w:pPr>
      <w:r>
        <w:rPr>
          <w:b/>
          <w:sz w:val="28"/>
          <w:szCs w:val="28"/>
        </w:rPr>
        <w:t xml:space="preserve">Community </w:t>
      </w:r>
      <w:proofErr w:type="spellStart"/>
      <w:r>
        <w:rPr>
          <w:b/>
          <w:sz w:val="28"/>
          <w:szCs w:val="28"/>
        </w:rPr>
        <w:t>T’Railway</w:t>
      </w:r>
      <w:proofErr w:type="spellEnd"/>
    </w:p>
    <w:p w:rsidR="008B072B" w:rsidRDefault="008B072B" w:rsidP="008B072B">
      <w:r>
        <w:t xml:space="preserve">The Municipal Works Director discussed the community trails that lead from new developments to current </w:t>
      </w:r>
      <w:proofErr w:type="spellStart"/>
      <w:r>
        <w:t>trailways</w:t>
      </w:r>
      <w:proofErr w:type="spellEnd"/>
      <w:r>
        <w:t>.  Right now the trails are being paved and developers are asking if they could use granular instead of asphalt.  It was the consensus of the Committee to continue paving these trails.</w:t>
      </w:r>
    </w:p>
    <w:p w:rsidR="008B072B" w:rsidRDefault="008B072B" w:rsidP="008B072B"/>
    <w:p w:rsidR="008B072B" w:rsidRDefault="008B072B" w:rsidP="008B072B">
      <w:r>
        <w:t>The Committee would like the Department to do a review of all current trails and the ones for future development as there are currently trails paved that lead nowhere.  The Director will look into this over the coming months.</w:t>
      </w:r>
    </w:p>
    <w:p w:rsidR="008B072B" w:rsidRDefault="008B072B" w:rsidP="008B072B"/>
    <w:p w:rsidR="008B072B" w:rsidRPr="008B072B" w:rsidRDefault="008B072B" w:rsidP="008B072B">
      <w:r w:rsidRPr="008B072B">
        <w:t xml:space="preserve">James Blackwood left the </w:t>
      </w:r>
      <w:r>
        <w:t xml:space="preserve">Committee </w:t>
      </w:r>
      <w:r w:rsidRPr="008B072B">
        <w:t>meeting.</w:t>
      </w:r>
    </w:p>
    <w:p w:rsidR="008B072B" w:rsidRPr="00D76ABF" w:rsidRDefault="008B072B" w:rsidP="008B072B"/>
    <w:p w:rsidR="008B072B" w:rsidRDefault="008B072B" w:rsidP="008B072B">
      <w:pPr>
        <w:rPr>
          <w:sz w:val="28"/>
          <w:szCs w:val="28"/>
        </w:rPr>
      </w:pPr>
      <w:r>
        <w:rPr>
          <w:b/>
          <w:sz w:val="28"/>
          <w:szCs w:val="28"/>
        </w:rPr>
        <w:t>Multiplex Update</w:t>
      </w:r>
    </w:p>
    <w:p w:rsidR="008B072B" w:rsidRDefault="008B072B" w:rsidP="008B072B">
      <w:pPr>
        <w:rPr>
          <w:sz w:val="28"/>
          <w:szCs w:val="28"/>
        </w:rPr>
      </w:pPr>
    </w:p>
    <w:p w:rsidR="008B072B" w:rsidRDefault="008B072B" w:rsidP="008B072B">
      <w:r>
        <w:t>The Director updated the Committee on the status of the Multiplex Feasibility Study.  The Consultants held a meeting on June 3</w:t>
      </w:r>
      <w:r w:rsidRPr="00B17A34">
        <w:rPr>
          <w:vertAlign w:val="superscript"/>
        </w:rPr>
        <w:t>rd</w:t>
      </w:r>
      <w:r>
        <w:t xml:space="preserve"> with the Multiplex Committee, Council and various user groups to discuss the governance options for this type of building.  The Department is currently waiting for the Consultants report from this meeting and will forward it to Council when it is received.</w:t>
      </w:r>
    </w:p>
    <w:p w:rsidR="008B072B" w:rsidRDefault="008B072B" w:rsidP="008B072B"/>
    <w:p w:rsidR="008B072B" w:rsidRDefault="008B072B" w:rsidP="008B072B">
      <w:r>
        <w:lastRenderedPageBreak/>
        <w:t>The Multiplex Committee also met on June 20</w:t>
      </w:r>
      <w:r w:rsidRPr="00B17A34">
        <w:rPr>
          <w:vertAlign w:val="superscript"/>
        </w:rPr>
        <w:t>th</w:t>
      </w:r>
      <w:r>
        <w:t xml:space="preserve"> to discuss the draft Community Engagement Report that was received from the Consultants.  This was the first part of the study that was completed.  There were a few minor changes that will be forwarded to the Consultants.</w:t>
      </w:r>
    </w:p>
    <w:p w:rsidR="008B072B" w:rsidRDefault="008B072B" w:rsidP="008B072B"/>
    <w:p w:rsidR="008B072B" w:rsidRDefault="008B072B" w:rsidP="008B072B">
      <w:r>
        <w:t>It was noted that an official of Steele Hotels has joined the Multiplex Committee as a representative from the business community.  The Town would like to thank Steele Hotels for taking the time from their busy schedule to sit on this committee and looks forward to their valuable input.</w:t>
      </w:r>
    </w:p>
    <w:p w:rsidR="008B072B" w:rsidRDefault="008B072B" w:rsidP="008B072B"/>
    <w:p w:rsidR="008B072B" w:rsidRDefault="008B072B" w:rsidP="008B072B">
      <w:pPr>
        <w:rPr>
          <w:sz w:val="28"/>
          <w:szCs w:val="28"/>
        </w:rPr>
      </w:pPr>
      <w:r>
        <w:rPr>
          <w:b/>
          <w:sz w:val="28"/>
          <w:szCs w:val="28"/>
        </w:rPr>
        <w:t>Summer Ball Hockey Program Update</w:t>
      </w:r>
    </w:p>
    <w:p w:rsidR="008B072B" w:rsidRDefault="008B072B" w:rsidP="008B072B"/>
    <w:p w:rsidR="008B072B" w:rsidRDefault="008B072B" w:rsidP="008B072B">
      <w:r>
        <w:t>The Director advised that the first summer adult and youth ball hockey program has been very successful.  There are about 95 adults and 135 youth playing.  This is an excellent addition to Gander’s recreation program and the Department would like to thank those who were involved in setting up and running this program.</w:t>
      </w:r>
    </w:p>
    <w:p w:rsidR="008B072B" w:rsidRDefault="008B072B" w:rsidP="008B072B"/>
    <w:p w:rsidR="008B072B" w:rsidRDefault="008B072B" w:rsidP="008B072B">
      <w:pPr>
        <w:rPr>
          <w:b/>
          <w:sz w:val="28"/>
          <w:szCs w:val="28"/>
        </w:rPr>
      </w:pPr>
      <w:r w:rsidRPr="0050009D">
        <w:rPr>
          <w:b/>
          <w:sz w:val="28"/>
          <w:szCs w:val="28"/>
        </w:rPr>
        <w:t>Tidy Towns Judging Date</w:t>
      </w:r>
    </w:p>
    <w:p w:rsidR="008B072B" w:rsidRDefault="008B072B" w:rsidP="008B072B"/>
    <w:p w:rsidR="008B072B" w:rsidRDefault="008B072B" w:rsidP="008B072B">
      <w:r>
        <w:t>The judging date for the Tidy Town’s Program has been set for August 1</w:t>
      </w:r>
      <w:r w:rsidRPr="0050009D">
        <w:rPr>
          <w:vertAlign w:val="superscript"/>
        </w:rPr>
        <w:t>st</w:t>
      </w:r>
      <w:r>
        <w:t xml:space="preserve">.  </w:t>
      </w:r>
      <w:proofErr w:type="spellStart"/>
      <w:r>
        <w:t>Councillor</w:t>
      </w:r>
      <w:proofErr w:type="spellEnd"/>
      <w:r>
        <w:t xml:space="preserve"> Blundon, along with one of the Civic Enhancement staff, will be hosting the judges and showing them around town.</w:t>
      </w:r>
    </w:p>
    <w:p w:rsidR="008B072B" w:rsidRDefault="008B072B" w:rsidP="008B072B"/>
    <w:p w:rsidR="008B072B" w:rsidRDefault="008B072B" w:rsidP="008B072B">
      <w:pPr>
        <w:rPr>
          <w:b/>
        </w:rPr>
      </w:pPr>
      <w:r>
        <w:rPr>
          <w:b/>
          <w:sz w:val="28"/>
          <w:szCs w:val="28"/>
        </w:rPr>
        <w:t>Thomas Howe Demonstration Forest</w:t>
      </w:r>
    </w:p>
    <w:p w:rsidR="008B072B" w:rsidRDefault="008B072B" w:rsidP="008B072B">
      <w:pPr>
        <w:rPr>
          <w:b/>
        </w:rPr>
      </w:pPr>
    </w:p>
    <w:p w:rsidR="008B072B" w:rsidRDefault="008B072B" w:rsidP="008B072B">
      <w:r>
        <w:t>A letter was received from the Thomas Howe Demonstration Forest asking for assistance in helping with the paving of the parking lot at their site.  Over the last number of years they have seen an increase in the number of visitors to their site so they are finding it hard to keep up with the maintenance due to pot holes, etc.</w:t>
      </w:r>
    </w:p>
    <w:p w:rsidR="008B072B" w:rsidRDefault="008B072B" w:rsidP="008B072B"/>
    <w:p w:rsidR="008B072B" w:rsidRDefault="008B072B" w:rsidP="008B072B">
      <w:r>
        <w:t>The Committee asked the Director to speak with the organization and advise them of the process to try and secure funding through the provincial government.</w:t>
      </w:r>
    </w:p>
    <w:p w:rsidR="008B072B" w:rsidRDefault="008B072B" w:rsidP="008B072B"/>
    <w:p w:rsidR="008B072B" w:rsidRPr="00CB6FF1" w:rsidRDefault="008B072B" w:rsidP="008B072B">
      <w:pPr>
        <w:rPr>
          <w:b/>
          <w:sz w:val="28"/>
          <w:szCs w:val="28"/>
        </w:rPr>
      </w:pPr>
      <w:r>
        <w:rPr>
          <w:b/>
          <w:sz w:val="28"/>
          <w:szCs w:val="28"/>
        </w:rPr>
        <w:t>Funding Request</w:t>
      </w:r>
    </w:p>
    <w:p w:rsidR="008B072B" w:rsidRDefault="008B072B" w:rsidP="008B072B">
      <w:pPr>
        <w:rPr>
          <w:lang w:val="en-CA"/>
        </w:rPr>
      </w:pPr>
    </w:p>
    <w:p w:rsidR="008B072B" w:rsidRDefault="008B072B" w:rsidP="008B072B">
      <w:pPr>
        <w:rPr>
          <w:lang w:val="en-CA"/>
        </w:rPr>
      </w:pPr>
      <w:r>
        <w:rPr>
          <w:lang w:val="en-CA"/>
        </w:rPr>
        <w:t>The following request was approved under the Grants, Subsidies &amp; In-kind Services Policy.</w:t>
      </w:r>
    </w:p>
    <w:p w:rsidR="008B072B" w:rsidRDefault="008B072B" w:rsidP="008B072B">
      <w:pPr>
        <w:rPr>
          <w:b/>
          <w:u w:val="single"/>
        </w:rPr>
      </w:pPr>
    </w:p>
    <w:p w:rsidR="008B072B" w:rsidRPr="00B63518" w:rsidRDefault="008B072B" w:rsidP="008B072B">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8B072B" w:rsidRDefault="008B072B" w:rsidP="008B072B">
      <w:pPr>
        <w:rPr>
          <w:b/>
        </w:rPr>
      </w:pPr>
    </w:p>
    <w:p w:rsidR="008B072B" w:rsidRPr="005D23D7" w:rsidRDefault="008B072B" w:rsidP="008B072B">
      <w:pPr>
        <w:rPr>
          <w:b/>
        </w:rPr>
      </w:pPr>
      <w:r w:rsidRPr="005D23D7">
        <w:rPr>
          <w:b/>
        </w:rPr>
        <w:t>Ambassador Program</w:t>
      </w:r>
    </w:p>
    <w:p w:rsidR="008B072B" w:rsidRDefault="008B072B" w:rsidP="008B072B">
      <w:r>
        <w:t>Scott Holden</w:t>
      </w:r>
      <w:r>
        <w:tab/>
      </w:r>
      <w:r>
        <w:tab/>
      </w:r>
      <w:r>
        <w:tab/>
        <w:t>Canada Games for Volleyball</w:t>
      </w:r>
      <w:r>
        <w:tab/>
      </w:r>
      <w:r>
        <w:tab/>
        <w:t xml:space="preserve">        1</w:t>
      </w:r>
      <w:r>
        <w:tab/>
      </w:r>
      <w:r>
        <w:tab/>
        <w:t xml:space="preserve">  $125.00</w:t>
      </w:r>
    </w:p>
    <w:p w:rsidR="008B072B" w:rsidRDefault="008B072B" w:rsidP="008B072B">
      <w:pPr>
        <w:spacing w:line="360" w:lineRule="auto"/>
        <w:rPr>
          <w:b/>
          <w:sz w:val="28"/>
          <w:szCs w:val="28"/>
        </w:rPr>
      </w:pPr>
    </w:p>
    <w:p w:rsidR="00B225F1" w:rsidRDefault="00B225F1" w:rsidP="008B072B">
      <w:pPr>
        <w:spacing w:line="360" w:lineRule="auto"/>
        <w:rPr>
          <w:b/>
          <w:sz w:val="28"/>
          <w:szCs w:val="28"/>
        </w:rPr>
      </w:pPr>
    </w:p>
    <w:p w:rsidR="008B072B" w:rsidRDefault="008B072B" w:rsidP="008B072B">
      <w:pPr>
        <w:spacing w:line="360" w:lineRule="auto"/>
      </w:pPr>
      <w:r>
        <w:rPr>
          <w:b/>
          <w:sz w:val="28"/>
          <w:szCs w:val="28"/>
        </w:rPr>
        <w:lastRenderedPageBreak/>
        <w:t>Patrolling of Recreation Areas</w:t>
      </w:r>
    </w:p>
    <w:p w:rsidR="008B072B" w:rsidRDefault="008B072B" w:rsidP="008B072B">
      <w:r>
        <w:t xml:space="preserve">The Director noted that there have been some problems with consumption of alcohol and damage at outdoor recreation facilities.  He has sent an email to the Fire Chief asking that the Municipal Police and RCMP be asked to increase their nightly patrols of these areas and issue tickets where needed. The Recreation and Community Services Department is advising the public that the town’s recreation facilities are there for recreation and leisure purposes and loitering and mischievous behavior will not be tolerated.  </w:t>
      </w:r>
    </w:p>
    <w:p w:rsidR="00776F1D" w:rsidRPr="00776F1D" w:rsidRDefault="00776F1D" w:rsidP="00776F1D"/>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C24CDF">
        <w:t>June</w:t>
      </w:r>
      <w:r w:rsidR="00DB6387">
        <w:t xml:space="preserve"> </w:t>
      </w:r>
      <w:r w:rsidR="008B072B">
        <w:t>26</w:t>
      </w:r>
      <w:r w:rsidR="006C11D3">
        <w:t>, 2013</w:t>
      </w:r>
      <w:r w:rsidR="004A2343">
        <w:t xml:space="preserve">.  The meeting was chaired by </w:t>
      </w:r>
      <w:r w:rsidR="009C6A3F">
        <w:t>Z. Tucker, Deputy Mayor</w:t>
      </w:r>
      <w:r w:rsidR="004A2343">
        <w:t>.  Other members present included:</w:t>
      </w:r>
      <w:r w:rsidR="00AC751D">
        <w:t xml:space="preserve"> </w:t>
      </w:r>
      <w:r w:rsidR="009C6A3F">
        <w:t xml:space="preserve">G. Parrott, </w:t>
      </w:r>
      <w:proofErr w:type="spellStart"/>
      <w:r w:rsidR="009C6A3F">
        <w:t>Councillor</w:t>
      </w:r>
      <w:proofErr w:type="spellEnd"/>
      <w:r w:rsidR="009C6A3F">
        <w:t xml:space="preserve">; </w:t>
      </w:r>
      <w:r w:rsidR="008B072B">
        <w:t xml:space="preserve">D. Blundon, </w:t>
      </w:r>
      <w:proofErr w:type="spellStart"/>
      <w:r w:rsidR="008B072B">
        <w:t>Councillor</w:t>
      </w:r>
      <w:proofErr w:type="spellEnd"/>
      <w:r w:rsidR="008B072B">
        <w:t xml:space="preserve">; </w:t>
      </w:r>
      <w:r w:rsidR="00C24CDF">
        <w:t>D. Chafe</w:t>
      </w:r>
      <w:r w:rsidR="00DB6387">
        <w:t xml:space="preserve">, Development </w:t>
      </w:r>
      <w:r w:rsidR="00C24CDF">
        <w:t>Director</w:t>
      </w:r>
      <w:r w:rsidR="00AC751D">
        <w:t>.</w:t>
      </w:r>
    </w:p>
    <w:p w:rsidR="006C11D3" w:rsidRDefault="006C11D3" w:rsidP="004A2343"/>
    <w:p w:rsidR="009B159D" w:rsidRDefault="004A2343" w:rsidP="004A2343">
      <w:pPr>
        <w:jc w:val="left"/>
      </w:pPr>
      <w:r>
        <w:t>The following items were discussed:</w:t>
      </w:r>
    </w:p>
    <w:p w:rsidR="00C24CDF" w:rsidRDefault="00C24CDF" w:rsidP="004A2343">
      <w:pPr>
        <w:jc w:val="left"/>
      </w:pPr>
    </w:p>
    <w:p w:rsidR="00C14CC3" w:rsidRDefault="00C14CC3" w:rsidP="00C14CC3">
      <w:pPr>
        <w:tabs>
          <w:tab w:val="left" w:pos="360"/>
        </w:tabs>
        <w:rPr>
          <w:b/>
          <w:sz w:val="28"/>
          <w:szCs w:val="28"/>
        </w:rPr>
      </w:pPr>
      <w:r w:rsidRPr="002A2AB2">
        <w:rPr>
          <w:b/>
          <w:sz w:val="28"/>
          <w:szCs w:val="28"/>
        </w:rPr>
        <w:t>Press Release – GIAA Awards</w:t>
      </w:r>
    </w:p>
    <w:p w:rsidR="00C14CC3" w:rsidRPr="002A2AB2" w:rsidRDefault="00C14CC3" w:rsidP="00C14CC3">
      <w:pPr>
        <w:tabs>
          <w:tab w:val="left" w:pos="360"/>
        </w:tabs>
        <w:rPr>
          <w:b/>
          <w:sz w:val="28"/>
          <w:szCs w:val="28"/>
        </w:rPr>
      </w:pPr>
    </w:p>
    <w:p w:rsidR="00C14CC3" w:rsidRDefault="00C14CC3" w:rsidP="00C14CC3">
      <w:pPr>
        <w:tabs>
          <w:tab w:val="left" w:pos="360"/>
        </w:tabs>
      </w:pPr>
      <w:r w:rsidRPr="002A2AB2">
        <w:t xml:space="preserve">The Gander International Airport Authority was recently recognized with three </w:t>
      </w:r>
      <w:proofErr w:type="spellStart"/>
      <w:r w:rsidRPr="002A2AB2">
        <w:t>honours</w:t>
      </w:r>
      <w:proofErr w:type="spellEnd"/>
      <w:r w:rsidRPr="002A2AB2">
        <w:t xml:space="preserve"> at the Airports Council International - North America Marketing and Awards.</w:t>
      </w:r>
      <w:r>
        <w:t xml:space="preserve">  </w:t>
      </w:r>
      <w:r w:rsidRPr="002A2AB2">
        <w:t>The Authority won first place for Creative Innovation in Promotional Items for its “Pilot’s Handbook”, 2nd place in the Newsletter category for the Fly Gander Newsletter and 3rd place for its “Caribbean is Calling” radio advertising campaign.</w:t>
      </w:r>
    </w:p>
    <w:p w:rsidR="00C14CC3" w:rsidRPr="002A2AB2" w:rsidRDefault="00C14CC3" w:rsidP="00C14CC3">
      <w:pPr>
        <w:tabs>
          <w:tab w:val="left" w:pos="360"/>
        </w:tabs>
      </w:pPr>
    </w:p>
    <w:p w:rsidR="00C14CC3" w:rsidRPr="002A2AB2" w:rsidRDefault="00C14CC3" w:rsidP="00C14CC3">
      <w:pPr>
        <w:tabs>
          <w:tab w:val="left" w:pos="360"/>
        </w:tabs>
      </w:pPr>
      <w:r w:rsidRPr="002A2AB2">
        <w:t>The Committee would like to congratulate the Authority on their success and continuing efforts to promote and grow the airport.</w:t>
      </w:r>
    </w:p>
    <w:p w:rsidR="00C14CC3" w:rsidRPr="002A2AB2" w:rsidRDefault="00C14CC3" w:rsidP="00C14CC3">
      <w:pPr>
        <w:tabs>
          <w:tab w:val="left" w:pos="360"/>
        </w:tabs>
      </w:pPr>
    </w:p>
    <w:p w:rsidR="00C14CC3" w:rsidRDefault="00C14CC3" w:rsidP="00C14CC3">
      <w:pPr>
        <w:tabs>
          <w:tab w:val="left" w:pos="360"/>
        </w:tabs>
        <w:rPr>
          <w:b/>
          <w:sz w:val="28"/>
          <w:szCs w:val="28"/>
        </w:rPr>
      </w:pPr>
      <w:r w:rsidRPr="002A2AB2">
        <w:rPr>
          <w:b/>
          <w:sz w:val="28"/>
          <w:szCs w:val="28"/>
        </w:rPr>
        <w:t>Commercial Backland Request</w:t>
      </w:r>
    </w:p>
    <w:p w:rsidR="00C14CC3" w:rsidRPr="002A2AB2" w:rsidRDefault="00C14CC3" w:rsidP="00C14CC3">
      <w:pPr>
        <w:tabs>
          <w:tab w:val="left" w:pos="360"/>
        </w:tabs>
        <w:rPr>
          <w:b/>
          <w:sz w:val="28"/>
          <w:szCs w:val="28"/>
        </w:rPr>
      </w:pPr>
    </w:p>
    <w:p w:rsidR="00C14CC3" w:rsidRDefault="00C14CC3" w:rsidP="00C14CC3">
      <w:pPr>
        <w:tabs>
          <w:tab w:val="left" w:pos="360"/>
        </w:tabs>
      </w:pPr>
      <w:r w:rsidRPr="002A2AB2">
        <w:t xml:space="preserve">The Committee reviewed a request to purchase commercial backland at the rear of 10A McCurdy Drive. The current land sales policy does not specifically detail a procedure for </w:t>
      </w:r>
      <w:r>
        <w:t xml:space="preserve">this type of sale. </w:t>
      </w:r>
      <w:r w:rsidRPr="002A2AB2">
        <w:t xml:space="preserve"> After review of the application, the Committee has agreed to sell the backland under the same terms and conditions used for the sale of residential back land.</w:t>
      </w:r>
    </w:p>
    <w:p w:rsidR="00C14CC3" w:rsidRDefault="00C14CC3" w:rsidP="00C14CC3">
      <w:pPr>
        <w:tabs>
          <w:tab w:val="left" w:pos="360"/>
        </w:tabs>
      </w:pPr>
    </w:p>
    <w:p w:rsidR="00C14CC3" w:rsidRPr="00C14CC3" w:rsidRDefault="0072011F" w:rsidP="00C14CC3">
      <w:pPr>
        <w:tabs>
          <w:tab w:val="left" w:pos="360"/>
        </w:tabs>
        <w:rPr>
          <w:b/>
          <w:sz w:val="26"/>
          <w:szCs w:val="26"/>
        </w:rPr>
      </w:pPr>
      <w:r>
        <w:rPr>
          <w:b/>
          <w:sz w:val="26"/>
          <w:szCs w:val="26"/>
        </w:rPr>
        <w:t>Motion #13-165</w:t>
      </w:r>
    </w:p>
    <w:p w:rsidR="00C14CC3" w:rsidRPr="00C14CC3" w:rsidRDefault="00C14CC3" w:rsidP="00C14CC3">
      <w:pPr>
        <w:tabs>
          <w:tab w:val="left" w:pos="360"/>
        </w:tabs>
        <w:rPr>
          <w:b/>
          <w:sz w:val="26"/>
          <w:szCs w:val="26"/>
        </w:rPr>
      </w:pPr>
      <w:r w:rsidRPr="00C14CC3">
        <w:rPr>
          <w:b/>
          <w:sz w:val="26"/>
          <w:szCs w:val="26"/>
        </w:rPr>
        <w:t>Commercial Backland Request</w:t>
      </w:r>
    </w:p>
    <w:p w:rsidR="00C14CC3" w:rsidRPr="00C14CC3" w:rsidRDefault="00C14CC3" w:rsidP="00C14CC3">
      <w:pPr>
        <w:tabs>
          <w:tab w:val="left" w:pos="360"/>
        </w:tabs>
        <w:rPr>
          <w:b/>
          <w:sz w:val="26"/>
          <w:szCs w:val="26"/>
        </w:rPr>
      </w:pPr>
    </w:p>
    <w:p w:rsidR="00C14CC3" w:rsidRDefault="00C14CC3" w:rsidP="00C14CC3">
      <w:pPr>
        <w:tabs>
          <w:tab w:val="left" w:pos="360"/>
        </w:tabs>
      </w:pPr>
      <w:r>
        <w:t xml:space="preserve">Moved by Deputy Mayor Tucker and seconded by </w:t>
      </w:r>
      <w:proofErr w:type="spellStart"/>
      <w:r>
        <w:t>Councillor</w:t>
      </w:r>
      <w:proofErr w:type="spellEnd"/>
      <w:r>
        <w:t xml:space="preserve"> Parrott that the land described in drawing #13-804 be sold to the owners of 10 McCurdy Drive at a price of $1.00/square foot.</w:t>
      </w:r>
    </w:p>
    <w:p w:rsidR="00C14CC3" w:rsidRDefault="00C14CC3" w:rsidP="00C14CC3">
      <w:pPr>
        <w:tabs>
          <w:tab w:val="left" w:pos="360"/>
        </w:tabs>
      </w:pPr>
      <w:r>
        <w:lastRenderedPageBreak/>
        <w:tab/>
      </w:r>
      <w:r>
        <w:tab/>
      </w:r>
      <w:r>
        <w:tab/>
        <w:t xml:space="preserve">In </w:t>
      </w:r>
      <w:proofErr w:type="spellStart"/>
      <w:r>
        <w:t>Favour</w:t>
      </w:r>
      <w:proofErr w:type="spellEnd"/>
      <w:r>
        <w:t>:</w:t>
      </w:r>
      <w:r>
        <w:tab/>
        <w:t>6</w:t>
      </w:r>
      <w:r>
        <w:tab/>
        <w:t>Opposing:</w:t>
      </w:r>
      <w:r>
        <w:tab/>
        <w:t>0</w:t>
      </w:r>
    </w:p>
    <w:p w:rsidR="00C14CC3" w:rsidRDefault="00C14CC3" w:rsidP="00C14CC3">
      <w:pPr>
        <w:tabs>
          <w:tab w:val="left" w:pos="360"/>
        </w:tabs>
      </w:pPr>
    </w:p>
    <w:p w:rsidR="00C14CC3" w:rsidRDefault="00C14CC3" w:rsidP="00C14CC3">
      <w:pPr>
        <w:tabs>
          <w:tab w:val="left" w:pos="360"/>
        </w:tabs>
      </w:pPr>
      <w:r w:rsidRPr="00C14CC3">
        <w:rPr>
          <w:b/>
        </w:rPr>
        <w:t>Decision:</w:t>
      </w:r>
      <w:r w:rsidRPr="00C14CC3">
        <w:rPr>
          <w:b/>
        </w:rPr>
        <w:tab/>
      </w:r>
      <w:r>
        <w:t>Motion carried.</w:t>
      </w:r>
    </w:p>
    <w:p w:rsidR="00C24CDF" w:rsidRPr="0068369D" w:rsidRDefault="00C24CDF" w:rsidP="007F7BF6"/>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AE53C5">
        <w:t>Councillor</w:t>
      </w:r>
      <w:proofErr w:type="spellEnd"/>
      <w:r w:rsidR="00AE53C5">
        <w:t xml:space="preserve"> </w:t>
      </w:r>
      <w:r w:rsidR="00DE1A97">
        <w:t>Parrott</w:t>
      </w:r>
      <w:r w:rsidR="00324909">
        <w:t>.</w:t>
      </w:r>
    </w:p>
    <w:p w:rsidR="00BC6DD1" w:rsidRPr="003978F9" w:rsidRDefault="00BC6DD1" w:rsidP="00BC6DD1"/>
    <w:p w:rsidR="00701ECB" w:rsidRDefault="00BC6DD1" w:rsidP="00BC6DD1">
      <w:r>
        <w:t>The Tourism</w:t>
      </w:r>
      <w:r w:rsidR="00C6475A">
        <w:t xml:space="preserve"> Committee meeting was held on </w:t>
      </w:r>
      <w:r w:rsidR="001F57E6">
        <w:t>June</w:t>
      </w:r>
      <w:r w:rsidR="00E00ED7">
        <w:t xml:space="preserve"> </w:t>
      </w:r>
      <w:r w:rsidR="00DE1A97">
        <w:t>25</w:t>
      </w:r>
      <w:r w:rsidR="00455D37">
        <w:t>, 2013</w:t>
      </w:r>
      <w:r>
        <w:t xml:space="preserve">.  The meeting was chaired by </w:t>
      </w:r>
      <w:r w:rsidR="00701ECB">
        <w:t>G</w:t>
      </w:r>
      <w:r w:rsidR="00992E23">
        <w:t xml:space="preserve">. </w:t>
      </w:r>
      <w:r w:rsidR="00701ECB">
        <w:t>Parrott</w:t>
      </w:r>
      <w:r w:rsidR="00AE53C5">
        <w:t>, Councillor</w:t>
      </w:r>
      <w:r>
        <w:t>.  Other members present included:</w:t>
      </w:r>
      <w:r w:rsidR="00DE1A97">
        <w:t xml:space="preserve"> R. Anstey, </w:t>
      </w:r>
      <w:proofErr w:type="spellStart"/>
      <w:r w:rsidR="00DE1A97">
        <w:t>Councillor</w:t>
      </w:r>
      <w:proofErr w:type="spellEnd"/>
      <w:r w:rsidR="00DE1A97">
        <w:t>;</w:t>
      </w:r>
      <w:r>
        <w:t xml:space="preserve"> </w:t>
      </w:r>
      <w:r w:rsidR="001F57E6">
        <w:t>S. Oram</w:t>
      </w:r>
      <w:r w:rsidR="00415EDF">
        <w:t xml:space="preserve">, </w:t>
      </w:r>
      <w:proofErr w:type="spellStart"/>
      <w:r w:rsidR="00415EDF">
        <w:t>Councillor</w:t>
      </w:r>
      <w:proofErr w:type="spellEnd"/>
      <w:r w:rsidR="00415EDF">
        <w:t xml:space="preserve">; </w:t>
      </w:r>
      <w:r w:rsidR="00182681">
        <w:t>K. Sceviour, Special Events Coordinator.</w:t>
      </w:r>
    </w:p>
    <w:p w:rsidR="00415EDF" w:rsidRDefault="00415EDF" w:rsidP="00BC6DD1"/>
    <w:p w:rsidR="00701ECB" w:rsidRDefault="00BC6DD1" w:rsidP="00BC6DD1">
      <w:pPr>
        <w:jc w:val="left"/>
      </w:pPr>
      <w:r>
        <w:t>The following items were discussed:</w:t>
      </w:r>
    </w:p>
    <w:p w:rsidR="007A50E6" w:rsidRDefault="007A50E6" w:rsidP="00BC6DD1">
      <w:pPr>
        <w:jc w:val="left"/>
      </w:pPr>
    </w:p>
    <w:p w:rsidR="007A50E6" w:rsidRPr="00B95869" w:rsidRDefault="007A50E6" w:rsidP="007A50E6">
      <w:pPr>
        <w:pStyle w:val="NoSpacing"/>
      </w:pPr>
      <w:r>
        <w:rPr>
          <w:b/>
          <w:sz w:val="28"/>
          <w:szCs w:val="28"/>
        </w:rPr>
        <w:t>Festival of Flight</w:t>
      </w:r>
    </w:p>
    <w:p w:rsidR="007A50E6" w:rsidRDefault="007A50E6" w:rsidP="007A50E6"/>
    <w:p w:rsidR="007A50E6" w:rsidRDefault="007A50E6" w:rsidP="007A50E6">
      <w:r>
        <w:t>The Event Coordinator updated the Committee on the plans for the 2013 Festival of Flight which will include a couple of new events and some old favorites. The Festival Parade has been moved to Saturday and after some research, the theme for this year’s parade is “Disney Takes Flight”. The staff is hoping this will make it easier for participants to come up with great ideas for designing their floats. Kids from the community will also be invited to decorate their bikes and we are currently working with a local business to sponsor this initiative.</w:t>
      </w:r>
    </w:p>
    <w:p w:rsidR="007A50E6" w:rsidRDefault="007A50E6" w:rsidP="007A50E6"/>
    <w:p w:rsidR="007A50E6" w:rsidRDefault="007A50E6" w:rsidP="007A50E6">
      <w:r>
        <w:t>The Committee was pleased to learn that Kent and the Royal Bank have come onside as Festival Sponsors and that Sutton Realty will be sponsoring the headline act for the Gospel Concert. We would like to extend many thanks to these businesses, as well as our other corporate sponsors, for their support.</w:t>
      </w:r>
    </w:p>
    <w:p w:rsidR="007A50E6" w:rsidRDefault="007A50E6" w:rsidP="007A50E6"/>
    <w:p w:rsidR="007A50E6" w:rsidRDefault="007A50E6" w:rsidP="007A50E6">
      <w:r>
        <w:t xml:space="preserve">Tickets for the 2013 Kitchen Party featuring Canadian rock legends Trooper are on sale now.  Advance tickets are $22.00 plus tax and surcharge and can be purchased at the Gander Community Centre Administration Office - Monday-Friday, 9 a.m. to 4:00 p.m., by phone - 709-651-5927 or online at </w:t>
      </w:r>
      <w:hyperlink r:id="rId8" w:history="1">
        <w:r w:rsidRPr="00B73C1E">
          <w:rPr>
            <w:rStyle w:val="Hyperlink"/>
          </w:rPr>
          <w:t>www.gandercanada.tix.com</w:t>
        </w:r>
      </w:hyperlink>
      <w:r>
        <w:t xml:space="preserve">. </w:t>
      </w:r>
    </w:p>
    <w:p w:rsidR="007A50E6" w:rsidRDefault="007A50E6" w:rsidP="007A50E6"/>
    <w:p w:rsidR="007A50E6" w:rsidRPr="007A50E6" w:rsidRDefault="007A50E6" w:rsidP="007A50E6">
      <w:proofErr w:type="spellStart"/>
      <w:r w:rsidRPr="007A50E6">
        <w:t>Councillor</w:t>
      </w:r>
      <w:proofErr w:type="spellEnd"/>
      <w:r w:rsidRPr="007A50E6">
        <w:t xml:space="preserve"> Oram joined the </w:t>
      </w:r>
      <w:r>
        <w:t xml:space="preserve">Committee </w:t>
      </w:r>
      <w:r w:rsidRPr="007A50E6">
        <w:t>meeting.</w:t>
      </w:r>
    </w:p>
    <w:p w:rsidR="007A50E6" w:rsidRDefault="007A50E6" w:rsidP="007A50E6"/>
    <w:p w:rsidR="007A50E6" w:rsidRPr="00B95869" w:rsidRDefault="007A50E6" w:rsidP="007A50E6">
      <w:pPr>
        <w:pStyle w:val="NoSpacing"/>
        <w:rPr>
          <w:b/>
          <w:sz w:val="28"/>
          <w:szCs w:val="28"/>
        </w:rPr>
      </w:pPr>
      <w:r>
        <w:rPr>
          <w:b/>
          <w:sz w:val="28"/>
          <w:szCs w:val="28"/>
        </w:rPr>
        <w:t>Destination Gander – ATV Event</w:t>
      </w:r>
    </w:p>
    <w:p w:rsidR="007A50E6" w:rsidRPr="00B95869" w:rsidRDefault="007A50E6" w:rsidP="007A50E6">
      <w:pPr>
        <w:pStyle w:val="NoSpacing"/>
      </w:pPr>
    </w:p>
    <w:p w:rsidR="007A50E6" w:rsidRDefault="007A50E6" w:rsidP="007A50E6">
      <w:r>
        <w:t>A letter was reviewed from Destination Gander requesting the use of the Raynham Derby Site for their new event “</w:t>
      </w:r>
      <w:proofErr w:type="spellStart"/>
      <w:r>
        <w:t>Quadapalooza</w:t>
      </w:r>
      <w:proofErr w:type="spellEnd"/>
      <w:r>
        <w:t xml:space="preserve">”.  Modeled after </w:t>
      </w:r>
      <w:proofErr w:type="spellStart"/>
      <w:r>
        <w:t>Snowfari</w:t>
      </w:r>
      <w:proofErr w:type="spellEnd"/>
      <w:r>
        <w:t xml:space="preserve">, this event will be for ATV users and will feature entertainment, great food and “Mud Fun” events. The Committee is excited that Destination Gander is launching this new event and will speak with the Municipal Works Department to see if the use of the Raynham Derby Site is acceptable. </w:t>
      </w:r>
    </w:p>
    <w:p w:rsidR="007A50E6" w:rsidRPr="00B95869" w:rsidRDefault="007A50E6" w:rsidP="007A50E6">
      <w:pPr>
        <w:pStyle w:val="NoSpacing"/>
        <w:spacing w:line="360" w:lineRule="auto"/>
      </w:pPr>
    </w:p>
    <w:p w:rsidR="007A50E6" w:rsidRPr="00100550" w:rsidRDefault="007A50E6" w:rsidP="007A50E6">
      <w:pPr>
        <w:pStyle w:val="NoSpacing"/>
        <w:rPr>
          <w:b/>
          <w:sz w:val="28"/>
          <w:szCs w:val="28"/>
        </w:rPr>
      </w:pPr>
      <w:r>
        <w:rPr>
          <w:b/>
          <w:sz w:val="28"/>
          <w:szCs w:val="28"/>
        </w:rPr>
        <w:lastRenderedPageBreak/>
        <w:t>Canada Day</w:t>
      </w:r>
    </w:p>
    <w:p w:rsidR="007A50E6" w:rsidRPr="00B95869" w:rsidRDefault="007A50E6" w:rsidP="007A50E6">
      <w:pPr>
        <w:pStyle w:val="NoSpacing"/>
        <w:rPr>
          <w:b/>
        </w:rPr>
      </w:pPr>
    </w:p>
    <w:p w:rsidR="007A50E6" w:rsidRDefault="007A50E6" w:rsidP="007A50E6">
      <w:r>
        <w:t>The Town of Gander will be hosting Canada Day Celebrations at the Town Square on July 1</w:t>
      </w:r>
      <w:r w:rsidRPr="00295074">
        <w:rPr>
          <w:vertAlign w:val="superscript"/>
        </w:rPr>
        <w:t>st</w:t>
      </w:r>
      <w:r>
        <w:t xml:space="preserve"> from 1pm – 4pm.  This event will feature entertainment by the Batty </w:t>
      </w:r>
      <w:proofErr w:type="spellStart"/>
      <w:r>
        <w:t>Catters</w:t>
      </w:r>
      <w:proofErr w:type="spellEnd"/>
      <w:r>
        <w:t>, Carnival Games for the kids, a Bike Rodeo and the Outdoor Market. There will be fun for everyone!</w:t>
      </w:r>
    </w:p>
    <w:p w:rsidR="007A50E6" w:rsidRDefault="007A50E6" w:rsidP="007A50E6">
      <w:pPr>
        <w:rPr>
          <w:b/>
          <w:sz w:val="28"/>
          <w:szCs w:val="28"/>
        </w:rPr>
      </w:pPr>
    </w:p>
    <w:p w:rsidR="007A50E6" w:rsidRDefault="007A50E6" w:rsidP="007A50E6">
      <w:pPr>
        <w:rPr>
          <w:b/>
          <w:sz w:val="28"/>
          <w:szCs w:val="28"/>
        </w:rPr>
      </w:pPr>
      <w:r>
        <w:rPr>
          <w:b/>
          <w:sz w:val="28"/>
          <w:szCs w:val="28"/>
        </w:rPr>
        <w:t>Advertising</w:t>
      </w:r>
    </w:p>
    <w:p w:rsidR="007A50E6" w:rsidRPr="00AC6C0C" w:rsidRDefault="007A50E6" w:rsidP="007A50E6">
      <w:pPr>
        <w:rPr>
          <w:b/>
          <w:sz w:val="28"/>
          <w:szCs w:val="28"/>
        </w:rPr>
      </w:pPr>
    </w:p>
    <w:p w:rsidR="007A50E6" w:rsidRDefault="007A50E6" w:rsidP="007A50E6">
      <w:r>
        <w:t>The Committee reviewed two requests for advertising:</w:t>
      </w:r>
    </w:p>
    <w:p w:rsidR="007A50E6" w:rsidRDefault="007A50E6" w:rsidP="007A50E6"/>
    <w:p w:rsidR="007A50E6" w:rsidRDefault="007A50E6" w:rsidP="007A50E6">
      <w:pPr>
        <w:pStyle w:val="ListParagraph"/>
        <w:numPr>
          <w:ilvl w:val="0"/>
          <w:numId w:val="45"/>
        </w:numPr>
        <w:spacing w:after="200"/>
      </w:pPr>
      <w:r>
        <w:t>Entertainment Factory – a full page ad will be placed in their summer dinner theatre program at a cost of $100.00.</w:t>
      </w:r>
    </w:p>
    <w:p w:rsidR="007A50E6" w:rsidRDefault="007A50E6" w:rsidP="007A50E6">
      <w:pPr>
        <w:pStyle w:val="ListParagraph"/>
        <w:spacing w:after="200"/>
      </w:pPr>
    </w:p>
    <w:p w:rsidR="007A50E6" w:rsidRDefault="007A50E6" w:rsidP="007A50E6">
      <w:pPr>
        <w:pStyle w:val="ListParagraph"/>
        <w:numPr>
          <w:ilvl w:val="0"/>
          <w:numId w:val="45"/>
        </w:numPr>
        <w:spacing w:after="200"/>
      </w:pPr>
      <w:r>
        <w:t>Gander Flyer – due to lack of information provided by the business such as the distribution locations of the placemats, dates the placemats would be issued, etc, the Committee did not agree to this request.</w:t>
      </w:r>
    </w:p>
    <w:p w:rsidR="007A50E6" w:rsidRDefault="007A50E6" w:rsidP="007A50E6">
      <w:r>
        <w:t>The Committee requested that the aviation banners be erected on the poles as soon as possible. The Event Coordinator will speak with Municipal Works to see if they are available to hang the banners, if not, these services will be contracted out.</w:t>
      </w:r>
    </w:p>
    <w:p w:rsidR="007A50E6" w:rsidRDefault="007A50E6" w:rsidP="007A50E6"/>
    <w:p w:rsidR="007A50E6" w:rsidRDefault="007A50E6" w:rsidP="007A50E6">
      <w:r>
        <w:t>A discussion regarding getting a banner designed to welcome events to Gander took place. Staff will discuss various ideas with Engineering and get a price quote for having two poles erected for the 2014 budget.</w:t>
      </w:r>
    </w:p>
    <w:p w:rsidR="007A50E6" w:rsidRDefault="007A50E6" w:rsidP="007A50E6">
      <w:pPr>
        <w:spacing w:line="276" w:lineRule="auto"/>
      </w:pPr>
    </w:p>
    <w:p w:rsidR="007A50E6" w:rsidRPr="00AC6C0C" w:rsidRDefault="007A50E6" w:rsidP="007A50E6">
      <w:pPr>
        <w:rPr>
          <w:b/>
          <w:sz w:val="28"/>
          <w:szCs w:val="28"/>
        </w:rPr>
      </w:pPr>
      <w:r>
        <w:rPr>
          <w:b/>
          <w:sz w:val="28"/>
          <w:szCs w:val="28"/>
        </w:rPr>
        <w:t>Ride for Sight</w:t>
      </w:r>
    </w:p>
    <w:p w:rsidR="007A50E6" w:rsidRDefault="007A50E6" w:rsidP="007A50E6"/>
    <w:p w:rsidR="007A50E6" w:rsidRDefault="007A50E6" w:rsidP="007A50E6">
      <w:r>
        <w:t>The Town of Gander hosted the annual Ride for Sight on June 21-23, 2013. The event was a great success with over 900 riders registered and over $150,000 raised for the Foundation Fighting Blindness. The Committee would like to thank everyone who volunteered for the Ride.  This event would not happen with you!</w:t>
      </w:r>
    </w:p>
    <w:p w:rsidR="007A50E6" w:rsidRDefault="007A50E6" w:rsidP="007A50E6"/>
    <w:p w:rsidR="007A50E6" w:rsidRDefault="007A50E6" w:rsidP="007A50E6">
      <w:r>
        <w:t>The Town and Destination Gander will be meeting with a representative from the Ride for Sight head office in September to offer support and discuss new ideas for the 2014 event.</w:t>
      </w:r>
    </w:p>
    <w:p w:rsidR="007A50E6" w:rsidRDefault="007A50E6" w:rsidP="007A50E6"/>
    <w:p w:rsidR="007A50E6" w:rsidRPr="00100550" w:rsidRDefault="007A50E6" w:rsidP="007A50E6">
      <w:pPr>
        <w:pStyle w:val="NoSpacing"/>
        <w:rPr>
          <w:b/>
          <w:sz w:val="28"/>
          <w:szCs w:val="28"/>
        </w:rPr>
      </w:pPr>
      <w:r>
        <w:rPr>
          <w:b/>
          <w:sz w:val="28"/>
          <w:szCs w:val="28"/>
        </w:rPr>
        <w:t>Upcoming Events</w:t>
      </w:r>
    </w:p>
    <w:p w:rsidR="007A50E6" w:rsidRPr="00100550" w:rsidRDefault="007A50E6" w:rsidP="007A50E6">
      <w:pPr>
        <w:pStyle w:val="NoSpacing"/>
        <w:rPr>
          <w:sz w:val="28"/>
          <w:szCs w:val="28"/>
        </w:rPr>
      </w:pPr>
    </w:p>
    <w:p w:rsidR="007A50E6" w:rsidRDefault="007A50E6" w:rsidP="007A50E6">
      <w:pPr>
        <w:tabs>
          <w:tab w:val="left" w:pos="-1200"/>
          <w:tab w:val="left" w:pos="-1020"/>
        </w:tabs>
        <w:ind w:left="720" w:hanging="720"/>
        <w:rPr>
          <w:rFonts w:cs="Arial"/>
          <w:lang w:val="en-GB"/>
        </w:rPr>
      </w:pPr>
      <w:r>
        <w:rPr>
          <w:rFonts w:cs="Arial"/>
          <w:lang w:val="en-GB"/>
        </w:rPr>
        <w:t>July 1:</w:t>
      </w:r>
      <w:r>
        <w:rPr>
          <w:rFonts w:cs="Arial"/>
          <w:lang w:val="en-GB"/>
        </w:rPr>
        <w:tab/>
      </w:r>
      <w:r>
        <w:rPr>
          <w:rFonts w:cs="Arial"/>
          <w:lang w:val="en-GB"/>
        </w:rPr>
        <w:tab/>
        <w:t>Canada Day</w:t>
      </w:r>
    </w:p>
    <w:p w:rsidR="007A50E6" w:rsidRDefault="007A50E6" w:rsidP="007A50E6">
      <w:pPr>
        <w:tabs>
          <w:tab w:val="left" w:pos="-1200"/>
          <w:tab w:val="left" w:pos="-1020"/>
        </w:tabs>
        <w:ind w:left="720" w:hanging="720"/>
        <w:rPr>
          <w:rFonts w:cs="Arial"/>
          <w:lang w:val="en-GB"/>
        </w:rPr>
      </w:pPr>
      <w:r>
        <w:rPr>
          <w:rFonts w:cs="Arial"/>
          <w:lang w:val="en-GB"/>
        </w:rPr>
        <w:t>July 6:</w:t>
      </w:r>
      <w:r>
        <w:rPr>
          <w:rFonts w:cs="Arial"/>
          <w:lang w:val="en-GB"/>
        </w:rPr>
        <w:tab/>
      </w:r>
      <w:r>
        <w:rPr>
          <w:rFonts w:cs="Arial"/>
          <w:lang w:val="en-GB"/>
        </w:rPr>
        <w:tab/>
        <w:t>Fly Your Car in Gander</w:t>
      </w:r>
    </w:p>
    <w:p w:rsidR="007A50E6" w:rsidRDefault="007A50E6" w:rsidP="007A50E6">
      <w:pPr>
        <w:rPr>
          <w:rFonts w:cs="Arial"/>
          <w:lang w:val="en-GB"/>
        </w:rPr>
      </w:pPr>
    </w:p>
    <w:p w:rsidR="007A50E6" w:rsidRDefault="007A50E6" w:rsidP="007A50E6">
      <w:r>
        <w:t>For any information regarding the events listed, please contact the Events Office at 651-5958.</w:t>
      </w:r>
    </w:p>
    <w:p w:rsidR="00D4538C" w:rsidRPr="00AE2AF5" w:rsidRDefault="00D4538C" w:rsidP="00836FF0">
      <w:pPr>
        <w:pStyle w:val="NoSpacing"/>
        <w:jc w:val="both"/>
        <w:rPr>
          <w:sz w:val="24"/>
          <w:szCs w:val="24"/>
        </w:rPr>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671FF6">
        <w:t xml:space="preserve">June </w:t>
      </w:r>
      <w:r w:rsidR="007A50E6">
        <w:t>26</w:t>
      </w:r>
      <w:r w:rsidR="001461BC">
        <w:t>, 2013</w:t>
      </w:r>
      <w:r>
        <w:t xml:space="preserve">.  The meeting was chaired by </w:t>
      </w:r>
      <w:r w:rsidR="008A670E">
        <w:t>R. Anstey</w:t>
      </w:r>
      <w:r>
        <w:t>, Councillor.  Other members present included:</w:t>
      </w:r>
      <w:r w:rsidR="008A670E">
        <w:t xml:space="preserve"> G. Parrott, </w:t>
      </w:r>
      <w:proofErr w:type="spellStart"/>
      <w:r w:rsidR="008A670E">
        <w:t>Councillor</w:t>
      </w:r>
      <w:proofErr w:type="spellEnd"/>
      <w:r w:rsidR="009421D5">
        <w:t>;</w:t>
      </w:r>
      <w:r w:rsidR="000A182A">
        <w:t xml:space="preserve"> </w:t>
      </w:r>
      <w:r w:rsidR="007B6A68">
        <w:t xml:space="preserve">D. Blundon, </w:t>
      </w:r>
      <w:proofErr w:type="spellStart"/>
      <w:r w:rsidR="007B6A68">
        <w:t>Councillor</w:t>
      </w:r>
      <w:proofErr w:type="spellEnd"/>
      <w:r w:rsidR="007B6A68">
        <w:t>;</w:t>
      </w:r>
      <w:r w:rsidR="00671FF6">
        <w:t xml:space="preserve"> </w:t>
      </w:r>
      <w:r w:rsidR="001461BC">
        <w:t>J. Turner, Chief Administrative Officer;</w:t>
      </w:r>
      <w:r w:rsidR="008A670E">
        <w:t xml:space="preserve"> </w:t>
      </w:r>
      <w:r>
        <w:t>J. Blackwood, Directo</w:t>
      </w:r>
      <w:r w:rsidR="007E1B0E">
        <w:t>r of Municipal Works &amp; Services</w:t>
      </w:r>
      <w:r w:rsidR="007B6A68">
        <w:t>.</w:t>
      </w:r>
    </w:p>
    <w:p w:rsidR="001461BC" w:rsidRDefault="001461BC" w:rsidP="00BC6DD1"/>
    <w:p w:rsidR="000A182A" w:rsidRDefault="00BC6DD1" w:rsidP="009F7238">
      <w:r>
        <w:t>The following items were discussed:</w:t>
      </w:r>
    </w:p>
    <w:p w:rsidR="00443BD9" w:rsidRDefault="00443BD9" w:rsidP="009F7238"/>
    <w:p w:rsidR="00443BD9" w:rsidRDefault="00443BD9" w:rsidP="00443BD9">
      <w:pPr>
        <w:rPr>
          <w:b/>
          <w:sz w:val="28"/>
          <w:szCs w:val="28"/>
        </w:rPr>
      </w:pPr>
      <w:r w:rsidRPr="00126D57">
        <w:rPr>
          <w:b/>
          <w:sz w:val="28"/>
          <w:szCs w:val="28"/>
        </w:rPr>
        <w:t xml:space="preserve">Invoices </w:t>
      </w:r>
    </w:p>
    <w:p w:rsidR="00443BD9" w:rsidRPr="00126D57" w:rsidRDefault="00443BD9" w:rsidP="00443BD9">
      <w:pPr>
        <w:rPr>
          <w:b/>
          <w:sz w:val="28"/>
          <w:szCs w:val="28"/>
        </w:rPr>
      </w:pPr>
    </w:p>
    <w:p w:rsidR="00443BD9" w:rsidRDefault="00443BD9" w:rsidP="00443BD9">
      <w:r w:rsidRPr="003C0B2B">
        <w:t xml:space="preserve">The Committee reviewed </w:t>
      </w:r>
      <w:r>
        <w:t>5 (five) invoices</w:t>
      </w:r>
      <w:r w:rsidRPr="003C0B2B">
        <w:t xml:space="preserve"> and the Director advised the Committee that all goods and services have been received and meet the Town’s specifications.</w:t>
      </w:r>
    </w:p>
    <w:p w:rsidR="00443BD9" w:rsidRPr="003C0B2B" w:rsidRDefault="00443BD9" w:rsidP="00443BD9"/>
    <w:p w:rsidR="00443BD9" w:rsidRDefault="00443BD9" w:rsidP="00443BD9">
      <w:r w:rsidRPr="003C0B2B">
        <w:t>The Committee recommends that the invoices be paid and forwards them to the Finance Committee for its consideration.</w:t>
      </w:r>
    </w:p>
    <w:p w:rsidR="00443BD9" w:rsidRDefault="00443BD9" w:rsidP="00443BD9">
      <w:pPr>
        <w:rPr>
          <w:b/>
          <w:sz w:val="28"/>
          <w:szCs w:val="28"/>
        </w:rPr>
      </w:pPr>
    </w:p>
    <w:p w:rsidR="00443BD9" w:rsidRDefault="00443BD9" w:rsidP="00443BD9">
      <w:pPr>
        <w:rPr>
          <w:b/>
          <w:sz w:val="28"/>
          <w:szCs w:val="28"/>
        </w:rPr>
      </w:pPr>
      <w:r w:rsidRPr="00847BEF">
        <w:rPr>
          <w:b/>
          <w:sz w:val="28"/>
          <w:szCs w:val="28"/>
        </w:rPr>
        <w:t xml:space="preserve">Policy </w:t>
      </w:r>
      <w:r>
        <w:rPr>
          <w:b/>
          <w:sz w:val="28"/>
          <w:szCs w:val="28"/>
        </w:rPr>
        <w:t xml:space="preserve">MW030 </w:t>
      </w:r>
      <w:r w:rsidRPr="00847BEF">
        <w:rPr>
          <w:b/>
          <w:sz w:val="28"/>
          <w:szCs w:val="28"/>
        </w:rPr>
        <w:t>- Sewer Call Outs</w:t>
      </w:r>
    </w:p>
    <w:p w:rsidR="00443BD9" w:rsidRDefault="00443BD9" w:rsidP="00443BD9">
      <w:pPr>
        <w:rPr>
          <w:b/>
          <w:sz w:val="28"/>
          <w:szCs w:val="28"/>
        </w:rPr>
      </w:pPr>
    </w:p>
    <w:p w:rsidR="00443BD9" w:rsidRDefault="00443BD9" w:rsidP="00443BD9">
      <w:r w:rsidRPr="00847BEF">
        <w:t>The Sewer C</w:t>
      </w:r>
      <w:r>
        <w:t xml:space="preserve">all </w:t>
      </w:r>
      <w:proofErr w:type="gramStart"/>
      <w:r>
        <w:t>Out</w:t>
      </w:r>
      <w:proofErr w:type="gramEnd"/>
      <w:r>
        <w:t xml:space="preserve"> Policy MW030 has been amended to reflect the responsibilities of the property owner and the Town of Gander.  </w:t>
      </w:r>
    </w:p>
    <w:p w:rsidR="00443BD9" w:rsidRDefault="00443BD9" w:rsidP="00443BD9"/>
    <w:p w:rsidR="00443BD9" w:rsidRPr="00443BD9" w:rsidRDefault="0072011F" w:rsidP="00443BD9">
      <w:pPr>
        <w:rPr>
          <w:b/>
          <w:sz w:val="26"/>
          <w:szCs w:val="26"/>
        </w:rPr>
      </w:pPr>
      <w:r>
        <w:rPr>
          <w:b/>
          <w:sz w:val="26"/>
          <w:szCs w:val="26"/>
        </w:rPr>
        <w:t>Motion #13-166</w:t>
      </w:r>
    </w:p>
    <w:p w:rsidR="00443BD9" w:rsidRPr="00443BD9" w:rsidRDefault="00443BD9" w:rsidP="00443BD9">
      <w:pPr>
        <w:rPr>
          <w:b/>
          <w:sz w:val="26"/>
          <w:szCs w:val="26"/>
        </w:rPr>
      </w:pPr>
      <w:r w:rsidRPr="00443BD9">
        <w:rPr>
          <w:b/>
          <w:sz w:val="26"/>
          <w:szCs w:val="26"/>
        </w:rPr>
        <w:t>Policy MW030-Sewer Call Outs</w:t>
      </w:r>
    </w:p>
    <w:p w:rsidR="00443BD9" w:rsidRDefault="00443BD9" w:rsidP="00443BD9"/>
    <w:p w:rsidR="00443BD9" w:rsidRDefault="00905CC8" w:rsidP="00443BD9">
      <w:r>
        <w:t xml:space="preserve">Moved by </w:t>
      </w:r>
      <w:proofErr w:type="spellStart"/>
      <w:r>
        <w:t>Councillor</w:t>
      </w:r>
      <w:proofErr w:type="spellEnd"/>
      <w:r>
        <w:t xml:space="preserve"> Anstey and seconded by </w:t>
      </w:r>
      <w:proofErr w:type="spellStart"/>
      <w:r>
        <w:t>Councillor</w:t>
      </w:r>
      <w:proofErr w:type="spellEnd"/>
      <w:r>
        <w:t xml:space="preserve"> Blundon</w:t>
      </w:r>
      <w:r w:rsidR="00443BD9">
        <w:t xml:space="preserve"> that that Policy MW-030 for Sewer Call Outs be approved as attached.</w:t>
      </w:r>
    </w:p>
    <w:p w:rsidR="00905CC8" w:rsidRDefault="00905CC8" w:rsidP="00443BD9"/>
    <w:p w:rsidR="00905CC8" w:rsidRDefault="00905CC8" w:rsidP="00443BD9">
      <w:r>
        <w:tab/>
      </w:r>
      <w:r>
        <w:tab/>
        <w:t xml:space="preserve">In </w:t>
      </w:r>
      <w:proofErr w:type="spellStart"/>
      <w:r>
        <w:t>Favour</w:t>
      </w:r>
      <w:proofErr w:type="spellEnd"/>
      <w:r>
        <w:t>:</w:t>
      </w:r>
      <w:r>
        <w:tab/>
        <w:t>6</w:t>
      </w:r>
      <w:r>
        <w:tab/>
        <w:t>Opposing:</w:t>
      </w:r>
      <w:r>
        <w:tab/>
        <w:t>0</w:t>
      </w:r>
    </w:p>
    <w:p w:rsidR="00905CC8" w:rsidRDefault="00905CC8" w:rsidP="00443BD9"/>
    <w:p w:rsidR="00905CC8" w:rsidRDefault="00905CC8" w:rsidP="00443BD9">
      <w:r w:rsidRPr="00905CC8">
        <w:rPr>
          <w:b/>
        </w:rPr>
        <w:t>Decision:</w:t>
      </w:r>
      <w:r w:rsidRPr="00905CC8">
        <w:rPr>
          <w:b/>
        </w:rPr>
        <w:tab/>
      </w:r>
      <w:r>
        <w:t>Motion carried.</w:t>
      </w:r>
    </w:p>
    <w:p w:rsidR="00443BD9" w:rsidRPr="00724E0D" w:rsidRDefault="00443BD9" w:rsidP="00443BD9">
      <w:pPr>
        <w:rPr>
          <w:b/>
          <w:highlight w:val="yellow"/>
        </w:rPr>
      </w:pPr>
    </w:p>
    <w:p w:rsidR="00443BD9" w:rsidRDefault="00443BD9" w:rsidP="00443BD9">
      <w:pPr>
        <w:rPr>
          <w:b/>
          <w:sz w:val="28"/>
          <w:szCs w:val="28"/>
        </w:rPr>
      </w:pPr>
      <w:r>
        <w:rPr>
          <w:b/>
          <w:sz w:val="28"/>
          <w:szCs w:val="28"/>
        </w:rPr>
        <w:t>Canadian Federation of Independent Business</w:t>
      </w:r>
    </w:p>
    <w:p w:rsidR="00443BD9" w:rsidRDefault="00443BD9" w:rsidP="00443BD9">
      <w:pPr>
        <w:rPr>
          <w:b/>
        </w:rPr>
      </w:pPr>
    </w:p>
    <w:p w:rsidR="00443BD9" w:rsidRDefault="00443BD9" w:rsidP="00443BD9">
      <w:r>
        <w:t xml:space="preserve">The Committee reviewed correspondence copied to the Town of Gander, from the Canadian Federation of Independent Business which was addressed to the chair of the Central NL Waste Management Authority. </w:t>
      </w:r>
    </w:p>
    <w:p w:rsidR="00443BD9" w:rsidRDefault="00443BD9" w:rsidP="00443BD9"/>
    <w:p w:rsidR="00A32A10" w:rsidRDefault="00A32A10" w:rsidP="00443BD9"/>
    <w:p w:rsidR="00A32A10" w:rsidRDefault="00A32A10" w:rsidP="00443BD9"/>
    <w:p w:rsidR="00443BD9" w:rsidRDefault="00443BD9" w:rsidP="00443BD9">
      <w:r>
        <w:lastRenderedPageBreak/>
        <w:t>The letter indicated that the Federation felt the new tipping fees being imposed on commercial business, in addition to the transportation cost, was making it difficult for businesses to pay employees competitive wages, to expand operations, or to give back to their communities through sponsorships or donations.</w:t>
      </w:r>
    </w:p>
    <w:p w:rsidR="00443BD9" w:rsidRPr="00724E0D" w:rsidRDefault="00443BD9" w:rsidP="00443BD9"/>
    <w:p w:rsidR="00443BD9" w:rsidRDefault="00443BD9" w:rsidP="00443BD9">
      <w:r>
        <w:t>They are requesting that the service board work with the major municipalities including Gander in the central region to determine the most appropriate way to alleviate the financial burden experienced by businesses in the region.</w:t>
      </w:r>
    </w:p>
    <w:p w:rsidR="00443BD9" w:rsidRDefault="00443BD9" w:rsidP="00443BD9"/>
    <w:p w:rsidR="00443BD9" w:rsidRDefault="00443BD9" w:rsidP="00443BD9">
      <w:r>
        <w:t>The Committee recommends that the correspondence be forwarded to the Finance and Administration Department for their review and consideration.</w:t>
      </w:r>
    </w:p>
    <w:p w:rsidR="000344F2" w:rsidRPr="00BA15C2" w:rsidRDefault="000344F2" w:rsidP="00443BD9"/>
    <w:p w:rsidR="00443BD9" w:rsidRPr="000D798E" w:rsidRDefault="00443BD9" w:rsidP="00443BD9">
      <w:pPr>
        <w:rPr>
          <w:b/>
          <w:sz w:val="28"/>
          <w:szCs w:val="28"/>
        </w:rPr>
      </w:pPr>
      <w:r w:rsidRPr="000D798E">
        <w:rPr>
          <w:b/>
          <w:sz w:val="28"/>
          <w:szCs w:val="28"/>
        </w:rPr>
        <w:t>2013 Summer Drinking Water Quality Report</w:t>
      </w:r>
    </w:p>
    <w:p w:rsidR="00443BD9" w:rsidRDefault="00443BD9" w:rsidP="00443BD9"/>
    <w:p w:rsidR="00443BD9" w:rsidRDefault="00443BD9" w:rsidP="00443BD9">
      <w:r>
        <w:t>The Town of Gander’s drinking water was ranked “excellent” with a 95 out of a possible 100 points in the drinking water quality scoring index. The water tested by the Department of Environment met all of the requirements and testing parameters and once again Council wishes to express its thanks to staff for the hard work and professionalism they put forward to ensure Gander residents have some of the highest quality drinking water in Atlantic Canada.</w:t>
      </w:r>
    </w:p>
    <w:p w:rsidR="00443BD9" w:rsidRDefault="00443BD9" w:rsidP="00443BD9"/>
    <w:p w:rsidR="00443BD9" w:rsidRDefault="00443BD9" w:rsidP="00443BD9">
      <w:pPr>
        <w:rPr>
          <w:b/>
          <w:sz w:val="28"/>
          <w:szCs w:val="28"/>
        </w:rPr>
      </w:pPr>
      <w:r>
        <w:rPr>
          <w:b/>
          <w:sz w:val="28"/>
          <w:szCs w:val="28"/>
        </w:rPr>
        <w:t>54 Bennett Drive-Request for Land</w:t>
      </w:r>
    </w:p>
    <w:p w:rsidR="00443BD9" w:rsidRDefault="00443BD9" w:rsidP="00443BD9">
      <w:pPr>
        <w:rPr>
          <w:b/>
          <w:sz w:val="28"/>
          <w:szCs w:val="28"/>
        </w:rPr>
      </w:pPr>
    </w:p>
    <w:p w:rsidR="00443BD9" w:rsidRDefault="00443BD9" w:rsidP="00443BD9">
      <w:r>
        <w:t>The Committee reviewed correspondence from the owner of 54 Bennett Drive who requested that a parcel of town-owned land at the rear of his property be placed in the land bank for sale which would enable him to construct an accessory building.</w:t>
      </w:r>
    </w:p>
    <w:p w:rsidR="00443BD9" w:rsidRDefault="00443BD9" w:rsidP="00443BD9"/>
    <w:p w:rsidR="00443BD9" w:rsidRPr="00061BA4" w:rsidRDefault="00443BD9" w:rsidP="00443BD9">
      <w:r>
        <w:t>The Committee is not prepared to add this land to the land bank. The owner will be written advising him of Council’s decision.</w:t>
      </w:r>
    </w:p>
    <w:p w:rsidR="00443BD9" w:rsidRDefault="00443BD9" w:rsidP="00443BD9"/>
    <w:p w:rsidR="00443BD9" w:rsidRDefault="00443BD9" w:rsidP="00443BD9">
      <w:pPr>
        <w:rPr>
          <w:b/>
          <w:sz w:val="28"/>
          <w:szCs w:val="28"/>
        </w:rPr>
      </w:pPr>
      <w:r>
        <w:rPr>
          <w:b/>
          <w:sz w:val="28"/>
          <w:szCs w:val="28"/>
        </w:rPr>
        <w:t>19 Howe Street</w:t>
      </w:r>
    </w:p>
    <w:p w:rsidR="00443BD9" w:rsidRDefault="00443BD9" w:rsidP="00443BD9"/>
    <w:p w:rsidR="00443BD9" w:rsidRDefault="00443BD9" w:rsidP="00443BD9">
      <w:r>
        <w:t xml:space="preserve">Some time ago, while conducting a routine inspection, Town officials noticed that the owners of 19 Howe were backfilling their property beyond their boundary and onto Town of Gander owned land and had extended onto a piece of storm sewer pipe, placed by the developer. This was completed without the inspection of Town officials and without prior approval from the Town Council. </w:t>
      </w:r>
    </w:p>
    <w:p w:rsidR="000344F2" w:rsidRDefault="000344F2" w:rsidP="00443BD9"/>
    <w:p w:rsidR="00443BD9" w:rsidRDefault="00443BD9" w:rsidP="00443BD9">
      <w:r>
        <w:t>The Committee reviewed correspondence from the owners in response to a letter written by the Town informing them of the infraction. They apologized for any misunderstanding in this occurrence and are requesting permission to continue with the backfilling and the re-grading of the property as they have already invested a significant amount of money in the process.</w:t>
      </w:r>
    </w:p>
    <w:p w:rsidR="00443BD9" w:rsidRDefault="00443BD9" w:rsidP="00443BD9"/>
    <w:p w:rsidR="00443BD9" w:rsidRDefault="00443BD9" w:rsidP="00443BD9">
      <w:r>
        <w:lastRenderedPageBreak/>
        <w:t>The Committee reviewed the circumstances and is recommending that a removal order be issued to the owners and the land be reinstated to its original condition.</w:t>
      </w:r>
    </w:p>
    <w:p w:rsidR="000344F2" w:rsidRDefault="000344F2" w:rsidP="00443BD9"/>
    <w:p w:rsidR="000344F2" w:rsidRPr="000344F2" w:rsidRDefault="0072011F" w:rsidP="00443BD9">
      <w:pPr>
        <w:rPr>
          <w:b/>
          <w:sz w:val="26"/>
          <w:szCs w:val="26"/>
        </w:rPr>
      </w:pPr>
      <w:r>
        <w:rPr>
          <w:b/>
          <w:sz w:val="26"/>
          <w:szCs w:val="26"/>
        </w:rPr>
        <w:t>Motion #13-167</w:t>
      </w:r>
    </w:p>
    <w:p w:rsidR="000344F2" w:rsidRPr="000344F2" w:rsidRDefault="000344F2" w:rsidP="00443BD9">
      <w:pPr>
        <w:rPr>
          <w:b/>
          <w:sz w:val="26"/>
          <w:szCs w:val="26"/>
        </w:rPr>
      </w:pPr>
      <w:r w:rsidRPr="000344F2">
        <w:rPr>
          <w:b/>
          <w:sz w:val="26"/>
          <w:szCs w:val="26"/>
        </w:rPr>
        <w:t>19 Howe Street</w:t>
      </w:r>
    </w:p>
    <w:p w:rsidR="00443BD9" w:rsidRDefault="00443BD9" w:rsidP="00443BD9"/>
    <w:p w:rsidR="00443BD9" w:rsidRDefault="000344F2" w:rsidP="00443BD9">
      <w:r>
        <w:t xml:space="preserve">Moved by </w:t>
      </w:r>
      <w:proofErr w:type="spellStart"/>
      <w:r>
        <w:t>Councillor</w:t>
      </w:r>
      <w:proofErr w:type="spellEnd"/>
      <w:r>
        <w:t xml:space="preserve"> Anstey and seconded by </w:t>
      </w:r>
      <w:proofErr w:type="spellStart"/>
      <w:r>
        <w:t>Councillor</w:t>
      </w:r>
      <w:proofErr w:type="spellEnd"/>
      <w:r>
        <w:t xml:space="preserve"> Parrott</w:t>
      </w:r>
      <w:r w:rsidR="00443BD9">
        <w:t xml:space="preserve"> that the owners of 19 Howe Street be issued an order to reinstate Town owned property that they have backfilled behind their property at 19 Howe Street to its original condition.</w:t>
      </w:r>
    </w:p>
    <w:p w:rsidR="000344F2" w:rsidRDefault="000344F2" w:rsidP="00443BD9"/>
    <w:p w:rsidR="000344F2" w:rsidRDefault="000344F2" w:rsidP="00443BD9">
      <w:r>
        <w:tab/>
      </w:r>
      <w:r>
        <w:tab/>
        <w:t xml:space="preserve">In </w:t>
      </w:r>
      <w:proofErr w:type="spellStart"/>
      <w:r>
        <w:t>Favour</w:t>
      </w:r>
      <w:proofErr w:type="spellEnd"/>
      <w:r>
        <w:t>:</w:t>
      </w:r>
      <w:r>
        <w:tab/>
        <w:t>6</w:t>
      </w:r>
      <w:r>
        <w:tab/>
        <w:t>Opposing:</w:t>
      </w:r>
      <w:r>
        <w:tab/>
        <w:t>0</w:t>
      </w:r>
    </w:p>
    <w:p w:rsidR="000344F2" w:rsidRDefault="000344F2" w:rsidP="00443BD9"/>
    <w:p w:rsidR="000344F2" w:rsidRDefault="000344F2" w:rsidP="00443BD9">
      <w:r w:rsidRPr="000344F2">
        <w:rPr>
          <w:b/>
        </w:rPr>
        <w:t>Decision:</w:t>
      </w:r>
      <w:r w:rsidRPr="000344F2">
        <w:rPr>
          <w:b/>
        </w:rPr>
        <w:tab/>
      </w:r>
      <w:r>
        <w:t>Motion carried.</w:t>
      </w:r>
    </w:p>
    <w:p w:rsidR="00A32A10" w:rsidRDefault="00A32A10" w:rsidP="00443BD9"/>
    <w:p w:rsidR="00443BD9" w:rsidRDefault="00443BD9" w:rsidP="00443BD9">
      <w:pPr>
        <w:rPr>
          <w:b/>
          <w:sz w:val="28"/>
          <w:szCs w:val="28"/>
        </w:rPr>
      </w:pPr>
      <w:r>
        <w:rPr>
          <w:b/>
          <w:sz w:val="28"/>
          <w:szCs w:val="28"/>
        </w:rPr>
        <w:t>Gander Boys &amp; Girls Club</w:t>
      </w:r>
    </w:p>
    <w:p w:rsidR="00443BD9" w:rsidRDefault="00443BD9" w:rsidP="00443BD9">
      <w:pPr>
        <w:rPr>
          <w:b/>
          <w:sz w:val="28"/>
          <w:szCs w:val="28"/>
        </w:rPr>
      </w:pPr>
    </w:p>
    <w:p w:rsidR="00443BD9" w:rsidRDefault="00443BD9" w:rsidP="00443BD9">
      <w:r>
        <w:t>The Committee reviewed a request from the Boys and Girls Club seeking support for their annual Derby event. The Committee is in agreement with supplying the items as requested and forwards it to the Finance Committee for its review and preparation of an agreement for signing.</w:t>
      </w:r>
    </w:p>
    <w:p w:rsidR="00443BD9" w:rsidRDefault="00443BD9" w:rsidP="00443BD9"/>
    <w:p w:rsidR="00443BD9" w:rsidRPr="00ED63C0" w:rsidRDefault="00443BD9" w:rsidP="00443BD9">
      <w:pPr>
        <w:rPr>
          <w:b/>
          <w:sz w:val="28"/>
          <w:szCs w:val="28"/>
        </w:rPr>
      </w:pPr>
      <w:r w:rsidRPr="00ED63C0">
        <w:rPr>
          <w:b/>
          <w:sz w:val="28"/>
          <w:szCs w:val="28"/>
        </w:rPr>
        <w:t xml:space="preserve">Cobb’s Pond </w:t>
      </w:r>
      <w:r>
        <w:rPr>
          <w:b/>
          <w:sz w:val="28"/>
          <w:szCs w:val="28"/>
        </w:rPr>
        <w:t xml:space="preserve">Contract </w:t>
      </w:r>
      <w:r w:rsidRPr="00ED63C0">
        <w:rPr>
          <w:b/>
          <w:sz w:val="28"/>
          <w:szCs w:val="28"/>
        </w:rPr>
        <w:t>Extension</w:t>
      </w:r>
    </w:p>
    <w:p w:rsidR="00443BD9" w:rsidRDefault="00443BD9" w:rsidP="00443BD9">
      <w:pPr>
        <w:rPr>
          <w:b/>
          <w:sz w:val="28"/>
          <w:szCs w:val="28"/>
        </w:rPr>
      </w:pPr>
    </w:p>
    <w:p w:rsidR="00443BD9" w:rsidRDefault="00443BD9" w:rsidP="00443BD9">
      <w:r>
        <w:t>The Director gave the Committee a brief overview of the construction schedule for Cobb’s Pond indicating that a request had been received from the Consultant for additional site supervision fees because the contract was going longer than originally anticipated. The Director and the CAO have met with the consultant who is in the process of drafting a letter to the contractor advising that they are responsible for paying these fees.</w:t>
      </w:r>
    </w:p>
    <w:p w:rsidR="00443BD9" w:rsidRDefault="00443BD9" w:rsidP="00443BD9"/>
    <w:p w:rsidR="00443BD9" w:rsidRDefault="00443BD9" w:rsidP="00443BD9">
      <w:pPr>
        <w:rPr>
          <w:b/>
          <w:sz w:val="28"/>
          <w:szCs w:val="28"/>
        </w:rPr>
      </w:pPr>
      <w:proofErr w:type="spellStart"/>
      <w:r>
        <w:rPr>
          <w:b/>
          <w:sz w:val="28"/>
          <w:szCs w:val="28"/>
        </w:rPr>
        <w:t>Eastgate</w:t>
      </w:r>
      <w:proofErr w:type="spellEnd"/>
      <w:r>
        <w:rPr>
          <w:b/>
          <w:sz w:val="28"/>
          <w:szCs w:val="28"/>
        </w:rPr>
        <w:t xml:space="preserve"> Subdivision-Proposed Plan Amendment</w:t>
      </w:r>
    </w:p>
    <w:p w:rsidR="00443BD9" w:rsidRDefault="00443BD9" w:rsidP="00443BD9">
      <w:pPr>
        <w:rPr>
          <w:b/>
          <w:sz w:val="28"/>
          <w:szCs w:val="28"/>
        </w:rPr>
      </w:pPr>
    </w:p>
    <w:p w:rsidR="00443BD9" w:rsidRDefault="00443BD9" w:rsidP="00443BD9">
      <w:r w:rsidRPr="00653AD9">
        <w:t xml:space="preserve">The </w:t>
      </w:r>
      <w:r>
        <w:t xml:space="preserve">Committee reviewed a memo from the planning technician indicating that he had been in discussions with representatives from </w:t>
      </w:r>
      <w:proofErr w:type="spellStart"/>
      <w:r>
        <w:t>Cecon</w:t>
      </w:r>
      <w:proofErr w:type="spellEnd"/>
      <w:r>
        <w:t xml:space="preserve"> Ltd and a prospective tenant who wished to construct a new building in the commercial section of the </w:t>
      </w:r>
      <w:proofErr w:type="spellStart"/>
      <w:r>
        <w:t>Eastgate</w:t>
      </w:r>
      <w:proofErr w:type="spellEnd"/>
      <w:r>
        <w:t xml:space="preserve"> Development.  </w:t>
      </w:r>
    </w:p>
    <w:p w:rsidR="00443BD9" w:rsidRDefault="00443BD9" w:rsidP="00443BD9"/>
    <w:p w:rsidR="00443BD9" w:rsidRDefault="00443BD9" w:rsidP="00443BD9">
      <w:r>
        <w:t>Currently the area is zoned C</w:t>
      </w:r>
      <w:r w:rsidRPr="00BD749C">
        <w:rPr>
          <w:i/>
        </w:rPr>
        <w:t xml:space="preserve">ommercial </w:t>
      </w:r>
      <w:r>
        <w:rPr>
          <w:i/>
        </w:rPr>
        <w:t>G</w:t>
      </w:r>
      <w:r w:rsidRPr="00BD749C">
        <w:rPr>
          <w:i/>
        </w:rPr>
        <w:t>eneral</w:t>
      </w:r>
      <w:r>
        <w:t xml:space="preserve"> and the proposed use would be a permitted one, however a condition of the Use Zone is a maximum building footprint of  1850 m</w:t>
      </w:r>
      <w:r w:rsidRPr="00BD749C">
        <w:rPr>
          <w:vertAlign w:val="superscript"/>
        </w:rPr>
        <w:t xml:space="preserve">2 </w:t>
      </w:r>
      <w:r>
        <w:t>, far less than the approximately 3335 m</w:t>
      </w:r>
      <w:r w:rsidRPr="00BD749C">
        <w:rPr>
          <w:vertAlign w:val="superscript"/>
        </w:rPr>
        <w:t>2</w:t>
      </w:r>
      <w:r>
        <w:t xml:space="preserve"> proposed for the new building, which is not an unreasonable size for a box store.</w:t>
      </w:r>
    </w:p>
    <w:p w:rsidR="00A32A10" w:rsidRDefault="00A32A10" w:rsidP="00443BD9"/>
    <w:p w:rsidR="00A32A10" w:rsidRDefault="00A32A10" w:rsidP="00443BD9"/>
    <w:p w:rsidR="00A32A10" w:rsidRPr="00BD749C" w:rsidRDefault="00A32A10" w:rsidP="00443BD9"/>
    <w:p w:rsidR="00443BD9" w:rsidRDefault="00443BD9" w:rsidP="00443BD9">
      <w:pPr>
        <w:rPr>
          <w:b/>
        </w:rPr>
      </w:pPr>
    </w:p>
    <w:p w:rsidR="00443BD9" w:rsidRDefault="00443BD9" w:rsidP="00443BD9">
      <w:r w:rsidRPr="00CB7C26">
        <w:lastRenderedPageBreak/>
        <w:t>The memo ha</w:t>
      </w:r>
      <w:r>
        <w:t xml:space="preserve">d </w:t>
      </w:r>
      <w:r w:rsidRPr="00CB7C26">
        <w:t xml:space="preserve">two options available to accommodate the proposal; (1) </w:t>
      </w:r>
      <w:r>
        <w:t xml:space="preserve">Re-zone the commercial area from </w:t>
      </w:r>
      <w:r w:rsidRPr="00CB7C26">
        <w:rPr>
          <w:i/>
        </w:rPr>
        <w:t>Commercial General</w:t>
      </w:r>
      <w:r>
        <w:t xml:space="preserve"> to </w:t>
      </w:r>
      <w:r w:rsidRPr="00CB7C26">
        <w:rPr>
          <w:b/>
          <w:i/>
        </w:rPr>
        <w:t>Commercial Shopping Center</w:t>
      </w:r>
      <w:r>
        <w:rPr>
          <w:i/>
        </w:rPr>
        <w:t>,</w:t>
      </w:r>
      <w:r>
        <w:t xml:space="preserve"> which is generally intended for box store type developments. This would require a full plan amendment which is very lengthy and time consuming or (2) the recommended option, which is to remove the maximum building footprint size of 1850 m</w:t>
      </w:r>
      <w:r w:rsidRPr="003D01A5">
        <w:rPr>
          <w:vertAlign w:val="superscript"/>
        </w:rPr>
        <w:t>2</w:t>
      </w:r>
      <w:r>
        <w:t xml:space="preserve"> which is a development regulation amendment and does not require a public hearing and will take a shorter period of time to complete.</w:t>
      </w:r>
    </w:p>
    <w:p w:rsidR="00443BD9" w:rsidRDefault="00443BD9" w:rsidP="00443BD9"/>
    <w:p w:rsidR="00443BD9" w:rsidRDefault="00443BD9" w:rsidP="00443BD9">
      <w:r>
        <w:t>It is the recommendation of the Committee that in order to accommodate not only this development but the future proposed development in another commercial general zone, that Option 2 is the best solution.</w:t>
      </w:r>
    </w:p>
    <w:p w:rsidR="009B0A2D" w:rsidRDefault="009B0A2D" w:rsidP="00443BD9"/>
    <w:p w:rsidR="009B0A2D" w:rsidRPr="009B0A2D" w:rsidRDefault="0072011F" w:rsidP="00443BD9">
      <w:pPr>
        <w:rPr>
          <w:b/>
          <w:sz w:val="26"/>
          <w:szCs w:val="26"/>
        </w:rPr>
      </w:pPr>
      <w:r>
        <w:rPr>
          <w:b/>
          <w:sz w:val="26"/>
          <w:szCs w:val="26"/>
        </w:rPr>
        <w:t>Motion #13-168</w:t>
      </w:r>
    </w:p>
    <w:p w:rsidR="009B0A2D" w:rsidRPr="009B0A2D" w:rsidRDefault="009B0A2D" w:rsidP="00443BD9">
      <w:pPr>
        <w:rPr>
          <w:b/>
          <w:sz w:val="26"/>
          <w:szCs w:val="26"/>
        </w:rPr>
      </w:pPr>
      <w:proofErr w:type="spellStart"/>
      <w:r w:rsidRPr="009B0A2D">
        <w:rPr>
          <w:b/>
          <w:sz w:val="26"/>
          <w:szCs w:val="26"/>
        </w:rPr>
        <w:t>Eastgate</w:t>
      </w:r>
      <w:proofErr w:type="spellEnd"/>
      <w:r w:rsidRPr="009B0A2D">
        <w:rPr>
          <w:b/>
          <w:sz w:val="26"/>
          <w:szCs w:val="26"/>
        </w:rPr>
        <w:t xml:space="preserve"> Subdivision – Proposed Plan Amendment</w:t>
      </w:r>
    </w:p>
    <w:p w:rsidR="00443BD9" w:rsidRDefault="00443BD9" w:rsidP="00443BD9"/>
    <w:p w:rsidR="00443BD9" w:rsidRDefault="009B0A2D" w:rsidP="00443BD9">
      <w:pPr>
        <w:rPr>
          <w:i/>
        </w:rPr>
      </w:pPr>
      <w:r>
        <w:t xml:space="preserve">Moved by </w:t>
      </w:r>
      <w:proofErr w:type="spellStart"/>
      <w:r>
        <w:t>Councillor</w:t>
      </w:r>
      <w:proofErr w:type="spellEnd"/>
      <w:r>
        <w:t xml:space="preserve"> Anstey and seconded by </w:t>
      </w:r>
      <w:proofErr w:type="spellStart"/>
      <w:r>
        <w:t>Councillor</w:t>
      </w:r>
      <w:proofErr w:type="spellEnd"/>
      <w:r>
        <w:t xml:space="preserve"> Blundon</w:t>
      </w:r>
      <w:r w:rsidR="00443BD9" w:rsidRPr="00B16EFD">
        <w:t xml:space="preserve"> that Development Regulations be amended to reflect that the maximum building footprint size of 1850m</w:t>
      </w:r>
      <w:r w:rsidR="00443BD9" w:rsidRPr="00B16EFD">
        <w:rPr>
          <w:vertAlign w:val="superscript"/>
        </w:rPr>
        <w:t xml:space="preserve">2 </w:t>
      </w:r>
      <w:proofErr w:type="gramStart"/>
      <w:r>
        <w:t>be</w:t>
      </w:r>
      <w:proofErr w:type="gramEnd"/>
      <w:r>
        <w:t xml:space="preserve"> removed </w:t>
      </w:r>
      <w:r w:rsidRPr="002B18A3">
        <w:t>in the Commercial General Area</w:t>
      </w:r>
      <w:r w:rsidRPr="009B0A2D">
        <w:rPr>
          <w:i/>
        </w:rPr>
        <w:t>.</w:t>
      </w:r>
    </w:p>
    <w:p w:rsidR="009B0A2D" w:rsidRDefault="009B0A2D" w:rsidP="00443BD9">
      <w:r>
        <w:rPr>
          <w:i/>
        </w:rPr>
        <w:tab/>
      </w:r>
      <w:r>
        <w:rPr>
          <w:i/>
        </w:rPr>
        <w:tab/>
      </w:r>
      <w:r>
        <w:t xml:space="preserve">In </w:t>
      </w:r>
      <w:proofErr w:type="spellStart"/>
      <w:r>
        <w:t>Favour</w:t>
      </w:r>
      <w:proofErr w:type="spellEnd"/>
      <w:r>
        <w:t>:</w:t>
      </w:r>
      <w:r>
        <w:tab/>
        <w:t>6</w:t>
      </w:r>
      <w:r>
        <w:tab/>
        <w:t>Opposing:</w:t>
      </w:r>
      <w:r>
        <w:tab/>
        <w:t>0</w:t>
      </w:r>
    </w:p>
    <w:p w:rsidR="009B0A2D" w:rsidRDefault="009B0A2D" w:rsidP="00443BD9"/>
    <w:p w:rsidR="009B0A2D" w:rsidRPr="009B0A2D" w:rsidRDefault="009B0A2D" w:rsidP="00443BD9">
      <w:r w:rsidRPr="009B0A2D">
        <w:rPr>
          <w:b/>
        </w:rPr>
        <w:t>Decision:</w:t>
      </w:r>
      <w:r>
        <w:tab/>
        <w:t>Motion carried.</w:t>
      </w:r>
    </w:p>
    <w:p w:rsidR="009B0A2D" w:rsidRPr="009B0A2D" w:rsidRDefault="009B0A2D" w:rsidP="00443BD9">
      <w:pPr>
        <w:rPr>
          <w:i/>
        </w:rPr>
      </w:pPr>
      <w:r>
        <w:rPr>
          <w:i/>
        </w:rPr>
        <w:tab/>
      </w:r>
    </w:p>
    <w:p w:rsidR="00443BD9" w:rsidRPr="00356A60" w:rsidRDefault="00443BD9" w:rsidP="00443BD9">
      <w:pPr>
        <w:rPr>
          <w:highlight w:val="yellow"/>
        </w:rPr>
      </w:pPr>
    </w:p>
    <w:p w:rsidR="00443BD9" w:rsidRPr="008513B5" w:rsidRDefault="00443BD9" w:rsidP="00443BD9">
      <w:pPr>
        <w:rPr>
          <w:b/>
          <w:sz w:val="28"/>
          <w:szCs w:val="28"/>
        </w:rPr>
      </w:pPr>
      <w:r w:rsidRPr="008513B5">
        <w:rPr>
          <w:b/>
          <w:sz w:val="28"/>
          <w:szCs w:val="28"/>
        </w:rPr>
        <w:t>Tenders</w:t>
      </w:r>
    </w:p>
    <w:p w:rsidR="00443BD9" w:rsidRPr="00656613" w:rsidRDefault="00443BD9" w:rsidP="00443BD9">
      <w:pPr>
        <w:rPr>
          <w:b/>
        </w:rPr>
      </w:pPr>
      <w:r w:rsidRPr="00D92608">
        <w:tab/>
      </w:r>
      <w:r w:rsidRPr="00656613">
        <w:rPr>
          <w:b/>
        </w:rPr>
        <w:t>Hamilton Street Sidewalk Replacement</w:t>
      </w:r>
    </w:p>
    <w:p w:rsidR="00443BD9" w:rsidRPr="00D92608" w:rsidRDefault="00443BD9" w:rsidP="00443BD9">
      <w:pPr>
        <w:rPr>
          <w:b/>
        </w:rPr>
      </w:pPr>
    </w:p>
    <w:p w:rsidR="00443BD9" w:rsidRDefault="00443BD9" w:rsidP="009B0A2D">
      <w:pPr>
        <w:rPr>
          <w:b/>
        </w:rPr>
      </w:pPr>
      <w:r w:rsidRPr="00D92608">
        <w:tab/>
        <w:t>The Committee reviewed th</w:t>
      </w:r>
      <w:r>
        <w:t xml:space="preserve">e results of the tender for the </w:t>
      </w:r>
      <w:r w:rsidRPr="00356A60">
        <w:rPr>
          <w:b/>
        </w:rPr>
        <w:t>Hamilton Street Sidewalk</w:t>
      </w:r>
      <w:r>
        <w:t xml:space="preserve"> </w:t>
      </w:r>
      <w:r>
        <w:tab/>
      </w:r>
      <w:r w:rsidRPr="00214D45">
        <w:rPr>
          <w:b/>
        </w:rPr>
        <w:t>Replacement.</w:t>
      </w:r>
      <w:r>
        <w:t xml:space="preserve"> Two </w:t>
      </w:r>
      <w:r w:rsidRPr="00D92608">
        <w:t xml:space="preserve">tenders were received and the Director advises that the lowest of </w:t>
      </w:r>
      <w:r>
        <w:tab/>
      </w:r>
      <w:r w:rsidRPr="00D92608">
        <w:t xml:space="preserve">the tenders that met </w:t>
      </w:r>
      <w:r>
        <w:tab/>
      </w:r>
      <w:r w:rsidRPr="00D92608">
        <w:t xml:space="preserve">specifications was submitted by </w:t>
      </w:r>
      <w:r>
        <w:t>H. Wareham and Sons Ltd</w:t>
      </w:r>
      <w:r w:rsidRPr="00F87504">
        <w:rPr>
          <w:b/>
          <w:i/>
        </w:rPr>
        <w:t>.</w:t>
      </w:r>
      <w:r>
        <w:rPr>
          <w:b/>
        </w:rPr>
        <w:t xml:space="preserve"> </w:t>
      </w:r>
    </w:p>
    <w:p w:rsidR="00443BD9" w:rsidRDefault="00443BD9" w:rsidP="009B0A2D">
      <w:pPr>
        <w:rPr>
          <w:b/>
        </w:rPr>
      </w:pPr>
    </w:p>
    <w:p w:rsidR="00443BD9" w:rsidRDefault="00443BD9" w:rsidP="009B0A2D">
      <w:r>
        <w:tab/>
      </w:r>
      <w:r w:rsidRPr="00D92608">
        <w:t>The Committee recommends that the tender be awarded to</w:t>
      </w:r>
      <w:r>
        <w:t xml:space="preserve"> </w:t>
      </w:r>
      <w:r w:rsidRPr="00356A60">
        <w:rPr>
          <w:b/>
        </w:rPr>
        <w:t>H. Wareham and Sons Ltd</w:t>
      </w:r>
      <w:r>
        <w:tab/>
      </w:r>
      <w:r w:rsidRPr="00D92608">
        <w:t xml:space="preserve">and refers the Tender to the </w:t>
      </w:r>
      <w:r>
        <w:tab/>
      </w:r>
      <w:r w:rsidRPr="00D92608">
        <w:t>Finance Committee for its consideration.</w:t>
      </w:r>
    </w:p>
    <w:p w:rsidR="00443BD9" w:rsidRDefault="00443BD9" w:rsidP="009B0A2D"/>
    <w:p w:rsidR="00443BD9" w:rsidRPr="00656613" w:rsidRDefault="00443BD9" w:rsidP="009B0A2D">
      <w:pPr>
        <w:rPr>
          <w:b/>
        </w:rPr>
      </w:pPr>
      <w:r w:rsidRPr="00656613">
        <w:rPr>
          <w:b/>
        </w:rPr>
        <w:tab/>
        <w:t>Town Hall Parking Lot Upgrades</w:t>
      </w:r>
    </w:p>
    <w:p w:rsidR="00443BD9" w:rsidRDefault="00443BD9" w:rsidP="009B0A2D">
      <w:pPr>
        <w:rPr>
          <w:b/>
          <w:sz w:val="28"/>
          <w:szCs w:val="28"/>
        </w:rPr>
      </w:pPr>
    </w:p>
    <w:p w:rsidR="00443BD9" w:rsidRDefault="00443BD9" w:rsidP="009B0A2D">
      <w:r>
        <w:rPr>
          <w:b/>
          <w:sz w:val="28"/>
          <w:szCs w:val="28"/>
        </w:rPr>
        <w:tab/>
      </w:r>
      <w:r w:rsidRPr="00D92608">
        <w:t>The Committee reviewed th</w:t>
      </w:r>
      <w:r>
        <w:t xml:space="preserve">e results of the tender for the Town Hall Parking Lot </w:t>
      </w:r>
      <w:r>
        <w:tab/>
        <w:t xml:space="preserve">Upgrade.  Only one </w:t>
      </w:r>
      <w:r w:rsidRPr="00D92608">
        <w:t>tender</w:t>
      </w:r>
      <w:r>
        <w:t xml:space="preserve"> was</w:t>
      </w:r>
      <w:r w:rsidRPr="00D92608">
        <w:t xml:space="preserve"> received </w:t>
      </w:r>
      <w:r>
        <w:t xml:space="preserve">from B &amp; M Paving (1983) Ltd </w:t>
      </w:r>
      <w:r w:rsidRPr="00D92608">
        <w:t xml:space="preserve">and the Director </w:t>
      </w:r>
      <w:r>
        <w:tab/>
      </w:r>
      <w:r w:rsidRPr="00D92608">
        <w:t xml:space="preserve">advises that the </w:t>
      </w:r>
      <w:r>
        <w:t>bid was $</w:t>
      </w:r>
      <w:r w:rsidR="009B0A2D">
        <w:t>2</w:t>
      </w:r>
      <w:r>
        <w:t xml:space="preserve">8,063.24 over budget. </w:t>
      </w:r>
    </w:p>
    <w:p w:rsidR="00443BD9" w:rsidRDefault="00443BD9" w:rsidP="009B0A2D"/>
    <w:p w:rsidR="00443BD9" w:rsidRDefault="00443BD9" w:rsidP="009B0A2D">
      <w:r>
        <w:tab/>
      </w:r>
      <w:r w:rsidRPr="00D92608">
        <w:t>The Committee</w:t>
      </w:r>
      <w:r>
        <w:t xml:space="preserve"> is </w:t>
      </w:r>
      <w:r w:rsidRPr="00356A60">
        <w:rPr>
          <w:u w:val="single"/>
        </w:rPr>
        <w:t xml:space="preserve">not </w:t>
      </w:r>
      <w:r>
        <w:t>recommending</w:t>
      </w:r>
      <w:r w:rsidRPr="00D92608">
        <w:t xml:space="preserve"> that </w:t>
      </w:r>
      <w:r>
        <w:t xml:space="preserve">this tender be awarded and that the </w:t>
      </w:r>
      <w:r>
        <w:tab/>
        <w:t xml:space="preserve">Engineering Department revisit the scope of work and the possibility of reducing it or </w:t>
      </w:r>
      <w:r>
        <w:tab/>
        <w:t>considering the work for the 2014 construction season.</w:t>
      </w:r>
    </w:p>
    <w:p w:rsidR="00A32A10" w:rsidRDefault="00A32A10" w:rsidP="009B0A2D"/>
    <w:p w:rsidR="00443BD9" w:rsidRDefault="00443BD9" w:rsidP="00443BD9">
      <w:pPr>
        <w:jc w:val="left"/>
      </w:pPr>
    </w:p>
    <w:p w:rsidR="00443BD9" w:rsidRPr="00A53511" w:rsidRDefault="00443BD9" w:rsidP="00443BD9">
      <w:pPr>
        <w:jc w:val="left"/>
        <w:rPr>
          <w:b/>
          <w:sz w:val="28"/>
          <w:szCs w:val="28"/>
        </w:rPr>
      </w:pPr>
      <w:r w:rsidRPr="00A53511">
        <w:rPr>
          <w:b/>
          <w:sz w:val="28"/>
          <w:szCs w:val="28"/>
        </w:rPr>
        <w:lastRenderedPageBreak/>
        <w:t xml:space="preserve">66 Rickenbacker-Land </w:t>
      </w:r>
      <w:proofErr w:type="gramStart"/>
      <w:r w:rsidRPr="00A53511">
        <w:rPr>
          <w:b/>
          <w:sz w:val="28"/>
          <w:szCs w:val="28"/>
        </w:rPr>
        <w:t>Request</w:t>
      </w:r>
      <w:proofErr w:type="gramEnd"/>
    </w:p>
    <w:p w:rsidR="00443BD9" w:rsidRDefault="00443BD9" w:rsidP="00443BD9">
      <w:pPr>
        <w:jc w:val="left"/>
      </w:pPr>
    </w:p>
    <w:p w:rsidR="00443BD9" w:rsidRDefault="00443BD9" w:rsidP="00090CBB">
      <w:r>
        <w:t>The Committee again reviewed a request from the owner of 66 Rickenbacker Road to add a parcel of land adjacent to his property to the land bank. The Committee is not recommending that this parcel of land be added to the land bank and subsequently not be sold to the resident. In addition to that, they are requesting the Municipal Works Department move into that area to re-instate those trails in question and maintain them to a sustainable manner.</w:t>
      </w:r>
    </w:p>
    <w:p w:rsidR="00E60BD6" w:rsidRDefault="00E60BD6" w:rsidP="00AC1204">
      <w:pPr>
        <w:rPr>
          <w:rFonts w:ascii="Calibri" w:hAnsi="Calibri"/>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rsidR="00283494">
        <w:t>Anstey</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A7A6B">
        <w:t>June</w:t>
      </w:r>
      <w:r w:rsidR="00E60BD6">
        <w:t xml:space="preserve"> </w:t>
      </w:r>
      <w:r w:rsidR="00283494">
        <w:t>27</w:t>
      </w:r>
      <w:r w:rsidR="00E60BD6">
        <w:t>,</w:t>
      </w:r>
      <w:r w:rsidR="007D76FA">
        <w:t xml:space="preserve"> 2013</w:t>
      </w:r>
      <w:r>
        <w:t xml:space="preserve">.  The meeting was chaired </w:t>
      </w:r>
      <w:r w:rsidR="00D15C32">
        <w:t>by</w:t>
      </w:r>
      <w:r w:rsidR="00B47E52">
        <w:t xml:space="preserve"> </w:t>
      </w:r>
      <w:r w:rsidR="00FA7A6B">
        <w:t>A. Scott</w:t>
      </w:r>
      <w:r w:rsidR="000C1FFD">
        <w:t xml:space="preserve">, </w:t>
      </w:r>
      <w:proofErr w:type="spellStart"/>
      <w:r w:rsidR="000C1FFD">
        <w:t>Councillor</w:t>
      </w:r>
      <w:proofErr w:type="spellEnd"/>
      <w:r>
        <w:t>.  Other members present included</w:t>
      </w:r>
      <w:r w:rsidR="00E60BD6">
        <w:t xml:space="preserve">: </w:t>
      </w:r>
      <w:r w:rsidR="00FA7A6B">
        <w:t xml:space="preserve">S. Oram, </w:t>
      </w:r>
      <w:proofErr w:type="spellStart"/>
      <w:r w:rsidR="00FA7A6B">
        <w:t>Councillor</w:t>
      </w:r>
      <w:proofErr w:type="spellEnd"/>
      <w:r w:rsidR="007E4F8C">
        <w:t xml:space="preserve">; </w:t>
      </w:r>
      <w:r w:rsidR="00FA7A6B">
        <w:t xml:space="preserve">R. Anstey, </w:t>
      </w:r>
      <w:proofErr w:type="spellStart"/>
      <w:r w:rsidR="00FA7A6B">
        <w:t>Councillor</w:t>
      </w:r>
      <w:proofErr w:type="spellEnd"/>
      <w:r w:rsidR="00A131F6">
        <w:t>;</w:t>
      </w:r>
      <w:r w:rsidR="00FA7A6B">
        <w:t xml:space="preserve"> </w:t>
      </w:r>
      <w:r w:rsidR="00283494">
        <w:t>G. Brown</w:t>
      </w:r>
      <w:r w:rsidR="00FA7A6B">
        <w:t>, Director of Finance;</w:t>
      </w:r>
      <w:r w:rsidR="007D76FA">
        <w:t xml:space="preserve"> J. Turner, Chief Administrative Officer.</w:t>
      </w:r>
    </w:p>
    <w:p w:rsidR="00481C19" w:rsidRDefault="00481C19" w:rsidP="00822352"/>
    <w:p w:rsidR="00331F49" w:rsidRDefault="00822352" w:rsidP="00E55F39">
      <w:r>
        <w:t>The following items were discussed:</w:t>
      </w:r>
    </w:p>
    <w:p w:rsidR="00283494" w:rsidRDefault="00283494" w:rsidP="00E55F39"/>
    <w:p w:rsidR="00582C32" w:rsidRPr="00E12812" w:rsidRDefault="00582C32" w:rsidP="00582C32">
      <w:pPr>
        <w:rPr>
          <w:b/>
          <w:sz w:val="28"/>
          <w:szCs w:val="28"/>
        </w:rPr>
      </w:pPr>
      <w:r w:rsidRPr="00E12812">
        <w:rPr>
          <w:b/>
          <w:sz w:val="28"/>
          <w:szCs w:val="28"/>
        </w:rPr>
        <w:t>GIAA Taxation Agreement</w:t>
      </w:r>
    </w:p>
    <w:p w:rsidR="00582C32" w:rsidRDefault="00582C32" w:rsidP="00582C32"/>
    <w:p w:rsidR="00582C32" w:rsidRDefault="00582C32" w:rsidP="00582C32">
      <w:r>
        <w:t xml:space="preserve">The Town of Gander and the Airport Authority have been in negotiations on a Tax Agreement for the Airport property.  They have reached an agreement that the Airport Authority will pay a lump sum of $600,000 for years 2008 and prior.  For the years 2009 – 2024 a formula will be put in place to calculate the annual payment the Airport will make in lieu of taxes to the Town.  The formula is a combination of a lump sum as well as a charge per passenger movement and the revenue </w:t>
      </w:r>
      <w:proofErr w:type="gramStart"/>
      <w:r>
        <w:t>raised</w:t>
      </w:r>
      <w:proofErr w:type="gramEnd"/>
      <w:r>
        <w:t xml:space="preserve"> from bulk water sales at the Airport.   The current annual amount using this formula is approximately $125,000/year.</w:t>
      </w:r>
    </w:p>
    <w:p w:rsidR="00582C32" w:rsidRDefault="00582C32" w:rsidP="00582C32"/>
    <w:p w:rsidR="00582C32" w:rsidRPr="00582C32" w:rsidRDefault="0072011F" w:rsidP="00582C32">
      <w:pPr>
        <w:rPr>
          <w:b/>
          <w:sz w:val="26"/>
          <w:szCs w:val="26"/>
        </w:rPr>
      </w:pPr>
      <w:r>
        <w:rPr>
          <w:b/>
          <w:sz w:val="26"/>
          <w:szCs w:val="26"/>
        </w:rPr>
        <w:t>Motion #13-169</w:t>
      </w:r>
    </w:p>
    <w:p w:rsidR="00582C32" w:rsidRPr="00582C32" w:rsidRDefault="00582C32" w:rsidP="00582C32">
      <w:pPr>
        <w:rPr>
          <w:b/>
          <w:sz w:val="26"/>
          <w:szCs w:val="26"/>
        </w:rPr>
      </w:pPr>
      <w:r w:rsidRPr="00582C32">
        <w:rPr>
          <w:b/>
          <w:sz w:val="26"/>
          <w:szCs w:val="26"/>
        </w:rPr>
        <w:t>GIAA Taxation Agreement</w:t>
      </w:r>
    </w:p>
    <w:p w:rsidR="00582C32" w:rsidRDefault="00582C32" w:rsidP="00582C32"/>
    <w:p w:rsidR="00582C32" w:rsidRDefault="00582C32" w:rsidP="00582C32">
      <w:r>
        <w:t xml:space="preserve">Moved by </w:t>
      </w:r>
      <w:proofErr w:type="spellStart"/>
      <w:r>
        <w:t>Councillor</w:t>
      </w:r>
      <w:proofErr w:type="spellEnd"/>
      <w:r>
        <w:t xml:space="preserve"> Anstey and seconded by Deputy Mayor Tucker that the Mayor and Town Clerk be authorized to sign the Tax Agreement with GIAA as attached, subject to final review by the Town’s solicitors.</w:t>
      </w:r>
    </w:p>
    <w:p w:rsidR="00582C32" w:rsidRDefault="00582C32" w:rsidP="00582C32"/>
    <w:p w:rsidR="00582C32" w:rsidRDefault="00582C32" w:rsidP="00582C32">
      <w:r>
        <w:tab/>
      </w:r>
      <w:r>
        <w:tab/>
        <w:t xml:space="preserve">In </w:t>
      </w:r>
      <w:proofErr w:type="spellStart"/>
      <w:r>
        <w:t>Favour</w:t>
      </w:r>
      <w:proofErr w:type="spellEnd"/>
      <w:r>
        <w:t>:</w:t>
      </w:r>
      <w:r>
        <w:tab/>
        <w:t>6</w:t>
      </w:r>
      <w:r>
        <w:tab/>
        <w:t>Opposing:</w:t>
      </w:r>
      <w:r>
        <w:tab/>
        <w:t>0</w:t>
      </w:r>
    </w:p>
    <w:p w:rsidR="00582C32" w:rsidRDefault="00582C32" w:rsidP="00582C32"/>
    <w:p w:rsidR="00582C32" w:rsidRDefault="00582C32" w:rsidP="00582C32">
      <w:r w:rsidRPr="00582C32">
        <w:rPr>
          <w:b/>
        </w:rPr>
        <w:t>Decision:</w:t>
      </w:r>
      <w:r>
        <w:tab/>
        <w:t>Motion carried.</w:t>
      </w:r>
    </w:p>
    <w:p w:rsidR="00582C32" w:rsidRDefault="00582C32" w:rsidP="00582C32"/>
    <w:p w:rsidR="0069496B" w:rsidRDefault="0069496B" w:rsidP="00582C32">
      <w:proofErr w:type="spellStart"/>
      <w:r>
        <w:t>Councillor</w:t>
      </w:r>
      <w:proofErr w:type="spellEnd"/>
      <w:r>
        <w:t xml:space="preserve"> Blundon left the Council meeting</w:t>
      </w:r>
      <w:r w:rsidR="00E741BB">
        <w:t xml:space="preserve"> due to conflict of interest.</w:t>
      </w:r>
    </w:p>
    <w:p w:rsidR="00865525" w:rsidRDefault="00865525" w:rsidP="00582C32"/>
    <w:p w:rsidR="00865525" w:rsidRDefault="00865525" w:rsidP="00582C32"/>
    <w:p w:rsidR="0069496B" w:rsidRDefault="0069496B" w:rsidP="00582C32"/>
    <w:p w:rsidR="00582C32" w:rsidRPr="00E12812" w:rsidRDefault="00582C32" w:rsidP="00582C32">
      <w:pPr>
        <w:rPr>
          <w:b/>
          <w:sz w:val="28"/>
          <w:szCs w:val="28"/>
        </w:rPr>
      </w:pPr>
      <w:r w:rsidRPr="00E12812">
        <w:rPr>
          <w:b/>
          <w:sz w:val="28"/>
          <w:szCs w:val="28"/>
        </w:rPr>
        <w:lastRenderedPageBreak/>
        <w:t>Town Owned Parking Lots Court Case</w:t>
      </w:r>
    </w:p>
    <w:p w:rsidR="00582C32" w:rsidRDefault="00582C32" w:rsidP="00582C32"/>
    <w:p w:rsidR="00582C32" w:rsidRDefault="00582C32" w:rsidP="00582C32">
      <w:r>
        <w:t xml:space="preserve">The Committee reviewed emails regarding the latest updates on the </w:t>
      </w:r>
      <w:proofErr w:type="spellStart"/>
      <w:r>
        <w:t>Trimart</w:t>
      </w:r>
      <w:proofErr w:type="spellEnd"/>
      <w:r>
        <w:t xml:space="preserve"> case.  It is scheduled to go to court on the 18</w:t>
      </w:r>
      <w:r w:rsidRPr="009F1B4F">
        <w:rPr>
          <w:vertAlign w:val="superscript"/>
        </w:rPr>
        <w:t>th</w:t>
      </w:r>
      <w:r>
        <w:t xml:space="preserve"> and 19</w:t>
      </w:r>
      <w:r w:rsidRPr="009F1B4F">
        <w:rPr>
          <w:vertAlign w:val="superscript"/>
        </w:rPr>
        <w:t>th</w:t>
      </w:r>
      <w:r>
        <w:t xml:space="preserve"> of November.  This gives Council a dilemma as to how it will handle </w:t>
      </w:r>
      <w:proofErr w:type="spellStart"/>
      <w:r>
        <w:t>snowclearing</w:t>
      </w:r>
      <w:proofErr w:type="spellEnd"/>
      <w:r>
        <w:t xml:space="preserve"> for the upcoming season.  After a lengthy discussion, the Committee is recommending that we continue with a status quo and put the </w:t>
      </w:r>
      <w:proofErr w:type="spellStart"/>
      <w:r>
        <w:t>snowclearing</w:t>
      </w:r>
      <w:proofErr w:type="spellEnd"/>
      <w:r>
        <w:t xml:space="preserve"> out to tender for one year with the option to extend at Council’s discretion.</w:t>
      </w:r>
    </w:p>
    <w:p w:rsidR="00E741BB" w:rsidRDefault="00E741BB" w:rsidP="00582C32"/>
    <w:p w:rsidR="00E741BB" w:rsidRDefault="00E741BB" w:rsidP="00582C32">
      <w:proofErr w:type="spellStart"/>
      <w:r>
        <w:t>Councillor</w:t>
      </w:r>
      <w:proofErr w:type="spellEnd"/>
      <w:r>
        <w:t xml:space="preserve"> Blundon returned to the Council meeting.</w:t>
      </w:r>
    </w:p>
    <w:p w:rsidR="00582C32" w:rsidRDefault="00582C32" w:rsidP="00582C32"/>
    <w:p w:rsidR="00582C32" w:rsidRPr="00E22FDA" w:rsidRDefault="00582C32" w:rsidP="00582C32">
      <w:pPr>
        <w:rPr>
          <w:b/>
          <w:sz w:val="28"/>
          <w:szCs w:val="28"/>
        </w:rPr>
      </w:pPr>
      <w:r w:rsidRPr="00E22FDA">
        <w:rPr>
          <w:b/>
          <w:sz w:val="28"/>
          <w:szCs w:val="28"/>
        </w:rPr>
        <w:t>Bell Mobility Land Lease Agreement</w:t>
      </w:r>
    </w:p>
    <w:p w:rsidR="00582C32" w:rsidRDefault="00582C32" w:rsidP="00582C32"/>
    <w:p w:rsidR="00582C32" w:rsidRDefault="00582C32" w:rsidP="00582C32">
      <w:r>
        <w:t>Bell Mobility is looking at leasing a piece of land from the Town of Gander in order to put up a new tower to provide additional infrastructure to support the increasing demand for cellular services.  The tower will be on Magee Road adjacent to the Newfoundland Power sub-station.  The Town will lease the land to Bell Mobility at a price of $6,000/year.</w:t>
      </w:r>
    </w:p>
    <w:p w:rsidR="00E741BB" w:rsidRDefault="00E741BB" w:rsidP="00582C32">
      <w:pPr>
        <w:rPr>
          <w:b/>
          <w:sz w:val="26"/>
          <w:szCs w:val="26"/>
        </w:rPr>
      </w:pPr>
    </w:p>
    <w:p w:rsidR="00E741BB" w:rsidRPr="00E741BB" w:rsidRDefault="0072011F" w:rsidP="00582C32">
      <w:pPr>
        <w:rPr>
          <w:b/>
          <w:sz w:val="26"/>
          <w:szCs w:val="26"/>
        </w:rPr>
      </w:pPr>
      <w:r>
        <w:rPr>
          <w:b/>
          <w:sz w:val="26"/>
          <w:szCs w:val="26"/>
        </w:rPr>
        <w:t>Motion #13-170</w:t>
      </w:r>
    </w:p>
    <w:p w:rsidR="00E741BB" w:rsidRPr="00E741BB" w:rsidRDefault="00E741BB" w:rsidP="00582C32">
      <w:pPr>
        <w:rPr>
          <w:b/>
          <w:sz w:val="26"/>
          <w:szCs w:val="26"/>
        </w:rPr>
      </w:pPr>
      <w:r w:rsidRPr="00E741BB">
        <w:rPr>
          <w:b/>
          <w:sz w:val="26"/>
          <w:szCs w:val="26"/>
        </w:rPr>
        <w:t>Bell Mobility Land Lease Agreement</w:t>
      </w:r>
    </w:p>
    <w:p w:rsidR="00582C32" w:rsidRPr="00E741BB" w:rsidRDefault="00582C32" w:rsidP="00582C32">
      <w:pPr>
        <w:rPr>
          <w:b/>
          <w:sz w:val="26"/>
          <w:szCs w:val="26"/>
        </w:rPr>
      </w:pPr>
    </w:p>
    <w:p w:rsidR="00582C32" w:rsidRDefault="00E741BB" w:rsidP="00582C32">
      <w:r>
        <w:t xml:space="preserve">Moved by </w:t>
      </w:r>
      <w:proofErr w:type="spellStart"/>
      <w:r>
        <w:t>Councillor</w:t>
      </w:r>
      <w:proofErr w:type="spellEnd"/>
      <w:r>
        <w:t xml:space="preserve"> Anstey and seconded by </w:t>
      </w:r>
      <w:proofErr w:type="spellStart"/>
      <w:r>
        <w:t>Councillor</w:t>
      </w:r>
      <w:proofErr w:type="spellEnd"/>
      <w:r>
        <w:t xml:space="preserve"> Blundon</w:t>
      </w:r>
      <w:r w:rsidR="00582C32">
        <w:t xml:space="preserve"> that the Mayor and Town Clerk be authorized to sign the Bell Mobility Land Lease Agreement, as attached.</w:t>
      </w:r>
    </w:p>
    <w:p w:rsidR="00E741BB" w:rsidRDefault="00E741BB" w:rsidP="00582C32"/>
    <w:p w:rsidR="00E741BB" w:rsidRDefault="00E741BB" w:rsidP="00582C32">
      <w:r>
        <w:tab/>
      </w:r>
      <w:r>
        <w:tab/>
        <w:t xml:space="preserve">In </w:t>
      </w:r>
      <w:proofErr w:type="spellStart"/>
      <w:r>
        <w:t>Favour</w:t>
      </w:r>
      <w:proofErr w:type="spellEnd"/>
      <w:r>
        <w:t>:</w:t>
      </w:r>
      <w:r>
        <w:tab/>
        <w:t>6</w:t>
      </w:r>
      <w:r>
        <w:tab/>
        <w:t>Opposing:</w:t>
      </w:r>
      <w:r>
        <w:tab/>
        <w:t>0</w:t>
      </w:r>
    </w:p>
    <w:p w:rsidR="00E741BB" w:rsidRDefault="00E741BB" w:rsidP="00582C32"/>
    <w:p w:rsidR="00E741BB" w:rsidRDefault="00E741BB" w:rsidP="00582C32">
      <w:r w:rsidRPr="00E741BB">
        <w:rPr>
          <w:b/>
        </w:rPr>
        <w:t>Decision:</w:t>
      </w:r>
      <w:r w:rsidRPr="00E741BB">
        <w:rPr>
          <w:b/>
        </w:rPr>
        <w:tab/>
      </w:r>
      <w:r>
        <w:t>Motion carried.</w:t>
      </w:r>
    </w:p>
    <w:p w:rsidR="00582C32" w:rsidRDefault="00582C32" w:rsidP="00582C32"/>
    <w:p w:rsidR="00582C32" w:rsidRDefault="00582C32" w:rsidP="00582C32">
      <w:pPr>
        <w:pStyle w:val="NoSpacing"/>
        <w:rPr>
          <w:b/>
          <w:sz w:val="28"/>
          <w:szCs w:val="28"/>
        </w:rPr>
      </w:pPr>
      <w:r w:rsidRPr="00CF46B6">
        <w:rPr>
          <w:b/>
          <w:sz w:val="28"/>
          <w:szCs w:val="28"/>
        </w:rPr>
        <w:t xml:space="preserve">Invoices for Approval </w:t>
      </w:r>
      <w:r>
        <w:rPr>
          <w:b/>
          <w:sz w:val="28"/>
          <w:szCs w:val="28"/>
        </w:rPr>
        <w:t>– Capital &amp; Operating</w:t>
      </w:r>
    </w:p>
    <w:p w:rsidR="00582C32" w:rsidRDefault="00582C32" w:rsidP="00582C32">
      <w:pPr>
        <w:pStyle w:val="NoSpacing"/>
        <w:rPr>
          <w:b/>
          <w:sz w:val="28"/>
          <w:szCs w:val="28"/>
        </w:rPr>
      </w:pPr>
    </w:p>
    <w:p w:rsidR="00582C32" w:rsidRDefault="00582C32" w:rsidP="00582C32">
      <w:pPr>
        <w:pStyle w:val="NoSpacing"/>
        <w:rPr>
          <w:sz w:val="24"/>
          <w:szCs w:val="24"/>
          <w:u w:val="single"/>
        </w:rPr>
      </w:pPr>
      <w:r w:rsidRPr="00117FB6">
        <w:rPr>
          <w:sz w:val="24"/>
          <w:szCs w:val="24"/>
          <w:u w:val="single"/>
        </w:rPr>
        <w:t>CAPITAL</w:t>
      </w:r>
    </w:p>
    <w:p w:rsidR="00582C32" w:rsidRDefault="00582C32" w:rsidP="00582C32">
      <w:pPr>
        <w:pStyle w:val="NoSpacing"/>
        <w:rPr>
          <w:sz w:val="24"/>
          <w:szCs w:val="24"/>
          <w:u w:val="single"/>
        </w:rPr>
      </w:pPr>
    </w:p>
    <w:p w:rsidR="00582C32" w:rsidRPr="00117FB6" w:rsidRDefault="00582C32" w:rsidP="00582C32">
      <w:pPr>
        <w:pStyle w:val="NoSpacing"/>
        <w:rPr>
          <w:sz w:val="24"/>
          <w:szCs w:val="24"/>
          <w:u w:val="single"/>
        </w:rPr>
      </w:pPr>
      <w:r>
        <w:rPr>
          <w:sz w:val="24"/>
          <w:szCs w:val="24"/>
          <w:u w:val="single"/>
        </w:rPr>
        <w:t>AS RECOMMENDED BY THE MUNICIPAL WORKS &amp; SERVICES COMMITTEE JUNE 26, 2013</w:t>
      </w:r>
    </w:p>
    <w:p w:rsidR="00582C32" w:rsidRPr="00117FB6" w:rsidRDefault="00582C32" w:rsidP="00582C32">
      <w:pPr>
        <w:pStyle w:val="NoSpacing"/>
        <w:rPr>
          <w:sz w:val="24"/>
          <w:szCs w:val="24"/>
          <w:u w:val="single"/>
        </w:rPr>
      </w:pPr>
    </w:p>
    <w:p w:rsidR="00582C32" w:rsidRDefault="00582C32" w:rsidP="00582C32">
      <w:pPr>
        <w:pStyle w:val="NoSpacing"/>
        <w:numPr>
          <w:ilvl w:val="0"/>
          <w:numId w:val="40"/>
        </w:numPr>
        <w:tabs>
          <w:tab w:val="left" w:pos="720"/>
          <w:tab w:val="decimal" w:pos="7920"/>
        </w:tabs>
        <w:rPr>
          <w:sz w:val="24"/>
          <w:szCs w:val="24"/>
        </w:rPr>
      </w:pPr>
      <w:r>
        <w:rPr>
          <w:sz w:val="24"/>
          <w:szCs w:val="24"/>
        </w:rPr>
        <w:t>LSG Construction Ltd.</w:t>
      </w:r>
      <w:r>
        <w:rPr>
          <w:sz w:val="24"/>
          <w:szCs w:val="24"/>
        </w:rPr>
        <w:tab/>
        <w:t>310,739.98</w:t>
      </w:r>
    </w:p>
    <w:p w:rsidR="00582C32" w:rsidRDefault="00582C32" w:rsidP="00582C32">
      <w:pPr>
        <w:pStyle w:val="NoSpacing"/>
        <w:tabs>
          <w:tab w:val="left" w:pos="720"/>
          <w:tab w:val="decimal" w:pos="7920"/>
        </w:tabs>
        <w:ind w:left="720"/>
        <w:rPr>
          <w:sz w:val="24"/>
          <w:szCs w:val="24"/>
        </w:rPr>
      </w:pPr>
      <w:r>
        <w:rPr>
          <w:sz w:val="24"/>
          <w:szCs w:val="24"/>
        </w:rPr>
        <w:t>01-000-0080-1837, Claim #4, Cobb’s Pond Park Redevelopment</w:t>
      </w:r>
    </w:p>
    <w:p w:rsidR="00582C32" w:rsidRDefault="00582C32" w:rsidP="00582C32">
      <w:pPr>
        <w:pStyle w:val="NoSpacing"/>
        <w:tabs>
          <w:tab w:val="left" w:pos="720"/>
          <w:tab w:val="decimal" w:pos="7920"/>
        </w:tabs>
        <w:rPr>
          <w:sz w:val="24"/>
          <w:szCs w:val="24"/>
        </w:rPr>
      </w:pPr>
      <w:r>
        <w:rPr>
          <w:sz w:val="24"/>
          <w:szCs w:val="24"/>
        </w:rPr>
        <w:tab/>
        <w:t>Contract $2,452,140     Spent to date $631,166</w:t>
      </w:r>
      <w:r>
        <w:rPr>
          <w:sz w:val="24"/>
          <w:szCs w:val="24"/>
        </w:rPr>
        <w:tab/>
      </w:r>
      <w:r>
        <w:rPr>
          <w:sz w:val="24"/>
          <w:szCs w:val="24"/>
        </w:rPr>
        <w:tab/>
      </w:r>
    </w:p>
    <w:p w:rsidR="00582C32" w:rsidRDefault="00582C32" w:rsidP="00582C32">
      <w:pPr>
        <w:pStyle w:val="NoSpacing"/>
        <w:tabs>
          <w:tab w:val="left" w:pos="720"/>
          <w:tab w:val="decimal" w:pos="7920"/>
        </w:tabs>
        <w:ind w:left="720"/>
        <w:rPr>
          <w:sz w:val="24"/>
          <w:szCs w:val="24"/>
        </w:rPr>
      </w:pPr>
    </w:p>
    <w:p w:rsidR="00582C32" w:rsidRDefault="00582C32" w:rsidP="00582C32">
      <w:pPr>
        <w:pStyle w:val="NoSpacing"/>
        <w:numPr>
          <w:ilvl w:val="0"/>
          <w:numId w:val="40"/>
        </w:numPr>
        <w:tabs>
          <w:tab w:val="left" w:pos="720"/>
          <w:tab w:val="decimal" w:pos="7920"/>
        </w:tabs>
        <w:rPr>
          <w:sz w:val="24"/>
          <w:szCs w:val="24"/>
        </w:rPr>
      </w:pPr>
      <w:r>
        <w:rPr>
          <w:sz w:val="24"/>
          <w:szCs w:val="24"/>
        </w:rPr>
        <w:t>Hatch Mott MacDonald</w:t>
      </w:r>
      <w:r>
        <w:rPr>
          <w:sz w:val="24"/>
          <w:szCs w:val="24"/>
        </w:rPr>
        <w:tab/>
        <w:t>14,038.26</w:t>
      </w:r>
    </w:p>
    <w:p w:rsidR="00582C32" w:rsidRDefault="00582C32" w:rsidP="00582C32">
      <w:pPr>
        <w:pStyle w:val="NoSpacing"/>
        <w:tabs>
          <w:tab w:val="left" w:pos="720"/>
          <w:tab w:val="decimal" w:pos="7920"/>
        </w:tabs>
        <w:ind w:left="720"/>
        <w:rPr>
          <w:sz w:val="24"/>
          <w:szCs w:val="24"/>
        </w:rPr>
      </w:pPr>
      <w:r>
        <w:rPr>
          <w:sz w:val="24"/>
          <w:szCs w:val="24"/>
        </w:rPr>
        <w:t>01-000-0080-1949, Municipal Roads Infrastructure</w:t>
      </w:r>
    </w:p>
    <w:p w:rsidR="00582C32" w:rsidRPr="006E0499" w:rsidRDefault="00582C32" w:rsidP="00582C32">
      <w:pPr>
        <w:pStyle w:val="NoSpacing"/>
        <w:tabs>
          <w:tab w:val="left" w:pos="720"/>
          <w:tab w:val="decimal" w:pos="7920"/>
        </w:tabs>
        <w:rPr>
          <w:sz w:val="24"/>
          <w:szCs w:val="24"/>
        </w:rPr>
      </w:pPr>
      <w:r>
        <w:rPr>
          <w:sz w:val="24"/>
          <w:szCs w:val="24"/>
        </w:rPr>
        <w:tab/>
        <w:t>Contract $46,580     Spent to date 27,958</w:t>
      </w:r>
    </w:p>
    <w:p w:rsidR="00582C32" w:rsidRPr="006E0499" w:rsidRDefault="00582C32" w:rsidP="00582C32">
      <w:pPr>
        <w:pStyle w:val="NoSpacing"/>
        <w:tabs>
          <w:tab w:val="left" w:pos="720"/>
          <w:tab w:val="decimal" w:pos="7920"/>
        </w:tabs>
        <w:rPr>
          <w:sz w:val="24"/>
          <w:szCs w:val="24"/>
        </w:rPr>
      </w:pPr>
    </w:p>
    <w:p w:rsidR="00865525" w:rsidRDefault="00865525" w:rsidP="00582C32">
      <w:pPr>
        <w:pStyle w:val="NoSpacing"/>
        <w:tabs>
          <w:tab w:val="left" w:pos="720"/>
          <w:tab w:val="decimal" w:pos="7920"/>
        </w:tabs>
        <w:rPr>
          <w:sz w:val="24"/>
          <w:szCs w:val="24"/>
          <w:u w:val="single"/>
        </w:rPr>
      </w:pPr>
    </w:p>
    <w:p w:rsidR="00865525" w:rsidRDefault="00865525" w:rsidP="00582C32">
      <w:pPr>
        <w:pStyle w:val="NoSpacing"/>
        <w:tabs>
          <w:tab w:val="left" w:pos="720"/>
          <w:tab w:val="decimal" w:pos="7920"/>
        </w:tabs>
        <w:rPr>
          <w:sz w:val="24"/>
          <w:szCs w:val="24"/>
          <w:u w:val="single"/>
        </w:rPr>
      </w:pPr>
    </w:p>
    <w:p w:rsidR="00582C32" w:rsidRPr="006E0499" w:rsidRDefault="00582C32" w:rsidP="00582C32">
      <w:pPr>
        <w:pStyle w:val="NoSpacing"/>
        <w:tabs>
          <w:tab w:val="left" w:pos="720"/>
          <w:tab w:val="decimal" w:pos="7920"/>
        </w:tabs>
        <w:rPr>
          <w:sz w:val="24"/>
          <w:szCs w:val="24"/>
          <w:u w:val="single"/>
        </w:rPr>
      </w:pPr>
      <w:r w:rsidRPr="006E0499">
        <w:rPr>
          <w:sz w:val="24"/>
          <w:szCs w:val="24"/>
          <w:u w:val="single"/>
        </w:rPr>
        <w:lastRenderedPageBreak/>
        <w:t>OPERATING</w:t>
      </w:r>
    </w:p>
    <w:p w:rsidR="00582C32" w:rsidRPr="006E0499" w:rsidRDefault="00582C32" w:rsidP="00582C32">
      <w:pPr>
        <w:pStyle w:val="NoSpacing"/>
        <w:tabs>
          <w:tab w:val="left" w:pos="720"/>
          <w:tab w:val="decimal" w:pos="7920"/>
        </w:tabs>
        <w:rPr>
          <w:sz w:val="24"/>
          <w:szCs w:val="24"/>
        </w:rPr>
      </w:pPr>
    </w:p>
    <w:p w:rsidR="00582C32" w:rsidRPr="00117FB6" w:rsidRDefault="00582C32" w:rsidP="00582C32">
      <w:pPr>
        <w:pStyle w:val="NoSpacing"/>
        <w:rPr>
          <w:sz w:val="24"/>
          <w:szCs w:val="24"/>
          <w:u w:val="single"/>
        </w:rPr>
      </w:pPr>
      <w:r w:rsidRPr="006E0499">
        <w:rPr>
          <w:sz w:val="24"/>
          <w:szCs w:val="24"/>
          <w:u w:val="single"/>
        </w:rPr>
        <w:t>AS RECOMMENDED BY THE MUNICIPAL W</w:t>
      </w:r>
      <w:r>
        <w:rPr>
          <w:sz w:val="24"/>
          <w:szCs w:val="24"/>
          <w:u w:val="single"/>
        </w:rPr>
        <w:t>ORKS &amp; SERVICES COMMITTEE JUNE 26, 2013</w:t>
      </w:r>
    </w:p>
    <w:p w:rsidR="00582C32" w:rsidRDefault="00582C32" w:rsidP="00582C32">
      <w:pPr>
        <w:pStyle w:val="NoSpacing"/>
        <w:tabs>
          <w:tab w:val="left" w:pos="720"/>
          <w:tab w:val="decimal" w:pos="7920"/>
        </w:tabs>
        <w:ind w:left="720"/>
        <w:rPr>
          <w:sz w:val="24"/>
          <w:szCs w:val="24"/>
        </w:rPr>
      </w:pPr>
    </w:p>
    <w:p w:rsidR="00582C32" w:rsidRPr="00A9148D" w:rsidRDefault="00582C32" w:rsidP="00582C32">
      <w:pPr>
        <w:pStyle w:val="NoSpacing"/>
        <w:numPr>
          <w:ilvl w:val="0"/>
          <w:numId w:val="40"/>
        </w:numPr>
        <w:tabs>
          <w:tab w:val="left" w:pos="720"/>
          <w:tab w:val="decimal" w:pos="7920"/>
        </w:tabs>
        <w:rPr>
          <w:sz w:val="24"/>
          <w:szCs w:val="24"/>
        </w:rPr>
      </w:pPr>
      <w:r w:rsidRPr="00A9148D">
        <w:rPr>
          <w:sz w:val="24"/>
          <w:szCs w:val="24"/>
        </w:rPr>
        <w:t>ANW Construction Limited</w:t>
      </w:r>
      <w:r w:rsidRPr="00A9148D">
        <w:rPr>
          <w:sz w:val="24"/>
          <w:szCs w:val="24"/>
        </w:rPr>
        <w:tab/>
        <w:t>14,644.80</w:t>
      </w:r>
    </w:p>
    <w:p w:rsidR="00582C32" w:rsidRPr="00A9148D" w:rsidRDefault="00582C32" w:rsidP="00582C32">
      <w:pPr>
        <w:pStyle w:val="NoSpacing"/>
        <w:tabs>
          <w:tab w:val="left" w:pos="720"/>
          <w:tab w:val="decimal" w:pos="7920"/>
        </w:tabs>
        <w:ind w:left="720"/>
        <w:rPr>
          <w:sz w:val="24"/>
          <w:szCs w:val="24"/>
        </w:rPr>
      </w:pPr>
      <w:r w:rsidRPr="00A9148D">
        <w:rPr>
          <w:sz w:val="24"/>
          <w:szCs w:val="24"/>
        </w:rPr>
        <w:t>00-810-1000-6700, Tree planting</w:t>
      </w:r>
    </w:p>
    <w:p w:rsidR="00582C32" w:rsidRDefault="00582C32" w:rsidP="00582C32">
      <w:pPr>
        <w:pStyle w:val="NoSpacing"/>
        <w:ind w:firstLine="720"/>
        <w:rPr>
          <w:sz w:val="24"/>
          <w:szCs w:val="24"/>
        </w:rPr>
      </w:pPr>
      <w:r>
        <w:rPr>
          <w:sz w:val="24"/>
          <w:szCs w:val="24"/>
        </w:rPr>
        <w:t>Contract $13,997     Spent to date   zero</w:t>
      </w:r>
    </w:p>
    <w:p w:rsidR="00582C32" w:rsidRDefault="00582C32" w:rsidP="00582C32">
      <w:pPr>
        <w:pStyle w:val="NoSpacing"/>
        <w:ind w:firstLine="720"/>
        <w:rPr>
          <w:sz w:val="24"/>
          <w:szCs w:val="24"/>
          <w:u w:val="single"/>
        </w:rPr>
      </w:pPr>
    </w:p>
    <w:p w:rsidR="00582C32" w:rsidRPr="00117FB6" w:rsidRDefault="00582C32" w:rsidP="00582C32">
      <w:pPr>
        <w:pStyle w:val="NoSpacing"/>
        <w:tabs>
          <w:tab w:val="left" w:pos="720"/>
          <w:tab w:val="decimal" w:pos="7920"/>
        </w:tabs>
        <w:rPr>
          <w:sz w:val="24"/>
          <w:szCs w:val="24"/>
          <w:u w:val="single"/>
        </w:rPr>
      </w:pPr>
      <w:r>
        <w:rPr>
          <w:sz w:val="24"/>
          <w:szCs w:val="24"/>
        </w:rPr>
        <w:t>T</w:t>
      </w:r>
      <w:r w:rsidRPr="00117FB6">
        <w:rPr>
          <w:sz w:val="24"/>
          <w:szCs w:val="24"/>
        </w:rPr>
        <w:t>otal capital invoice for approval</w:t>
      </w:r>
      <w:r>
        <w:rPr>
          <w:sz w:val="24"/>
          <w:szCs w:val="24"/>
        </w:rPr>
        <w:tab/>
      </w:r>
      <w:r w:rsidRPr="00D4767F">
        <w:rPr>
          <w:sz w:val="24"/>
          <w:szCs w:val="24"/>
        </w:rPr>
        <w:t>$</w:t>
      </w:r>
      <w:r>
        <w:rPr>
          <w:sz w:val="24"/>
          <w:szCs w:val="24"/>
        </w:rPr>
        <w:t>324,778.24</w:t>
      </w:r>
      <w:r w:rsidRPr="00117FB6">
        <w:rPr>
          <w:sz w:val="24"/>
          <w:szCs w:val="24"/>
        </w:rPr>
        <w:tab/>
      </w:r>
    </w:p>
    <w:p w:rsidR="00582C32" w:rsidRDefault="00582C32" w:rsidP="00582C32">
      <w:pPr>
        <w:pStyle w:val="NoSpacing"/>
        <w:tabs>
          <w:tab w:val="left" w:pos="720"/>
          <w:tab w:val="decimal" w:pos="7920"/>
        </w:tabs>
        <w:rPr>
          <w:sz w:val="24"/>
          <w:szCs w:val="24"/>
        </w:rPr>
      </w:pPr>
      <w:r>
        <w:rPr>
          <w:sz w:val="24"/>
          <w:szCs w:val="24"/>
        </w:rPr>
        <w:t>Total operating invoice for approval</w:t>
      </w:r>
      <w:r>
        <w:rPr>
          <w:sz w:val="24"/>
          <w:szCs w:val="24"/>
        </w:rPr>
        <w:tab/>
      </w:r>
      <w:r w:rsidRPr="00410657">
        <w:rPr>
          <w:sz w:val="24"/>
          <w:szCs w:val="24"/>
          <w:u w:val="single"/>
        </w:rPr>
        <w:t>$</w:t>
      </w:r>
      <w:r>
        <w:rPr>
          <w:sz w:val="24"/>
          <w:szCs w:val="24"/>
          <w:u w:val="single"/>
        </w:rPr>
        <w:t>14,644.80</w:t>
      </w:r>
    </w:p>
    <w:p w:rsidR="00582C32" w:rsidRDefault="00582C32" w:rsidP="00582C32">
      <w:pPr>
        <w:pStyle w:val="NoSpacing"/>
        <w:tabs>
          <w:tab w:val="left" w:pos="720"/>
          <w:tab w:val="decimal" w:pos="7920"/>
        </w:tabs>
        <w:rPr>
          <w:sz w:val="24"/>
          <w:szCs w:val="24"/>
          <w:u w:val="double"/>
        </w:rPr>
      </w:pPr>
      <w:r>
        <w:rPr>
          <w:sz w:val="24"/>
          <w:szCs w:val="24"/>
        </w:rPr>
        <w:t>Grand total of invoices for approval</w:t>
      </w:r>
      <w:r>
        <w:rPr>
          <w:sz w:val="24"/>
          <w:szCs w:val="24"/>
        </w:rPr>
        <w:tab/>
      </w:r>
      <w:r w:rsidRPr="001B1822">
        <w:rPr>
          <w:sz w:val="24"/>
          <w:szCs w:val="24"/>
          <w:u w:val="double"/>
        </w:rPr>
        <w:t>$</w:t>
      </w:r>
      <w:r>
        <w:rPr>
          <w:sz w:val="24"/>
          <w:szCs w:val="24"/>
          <w:u w:val="double"/>
        </w:rPr>
        <w:t>339,423.04</w:t>
      </w:r>
    </w:p>
    <w:p w:rsidR="00582C32" w:rsidRDefault="00582C32" w:rsidP="00582C32">
      <w:pPr>
        <w:tabs>
          <w:tab w:val="left" w:pos="-1200"/>
          <w:tab w:val="left" w:pos="-1020"/>
        </w:tabs>
        <w:rPr>
          <w:rFonts w:cs="Arial"/>
          <w:bCs/>
          <w:lang w:val="en-GB"/>
        </w:rPr>
      </w:pPr>
    </w:p>
    <w:p w:rsidR="00582C32" w:rsidRDefault="00582C32" w:rsidP="00582C32">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0248E5" w:rsidRDefault="000248E5" w:rsidP="00582C32">
      <w:pPr>
        <w:tabs>
          <w:tab w:val="left" w:pos="-1200"/>
          <w:tab w:val="left" w:pos="-1020"/>
        </w:tabs>
        <w:rPr>
          <w:rFonts w:cs="Arial"/>
          <w:bCs/>
          <w:lang w:val="en-GB"/>
        </w:rPr>
      </w:pPr>
    </w:p>
    <w:p w:rsidR="000248E5" w:rsidRPr="000248E5" w:rsidRDefault="0072011F" w:rsidP="00582C32">
      <w:pPr>
        <w:tabs>
          <w:tab w:val="left" w:pos="-1200"/>
          <w:tab w:val="left" w:pos="-1020"/>
        </w:tabs>
        <w:rPr>
          <w:rFonts w:cs="Arial"/>
          <w:b/>
          <w:bCs/>
          <w:sz w:val="26"/>
          <w:szCs w:val="26"/>
          <w:lang w:val="en-GB"/>
        </w:rPr>
      </w:pPr>
      <w:r>
        <w:rPr>
          <w:rFonts w:cs="Arial"/>
          <w:b/>
          <w:bCs/>
          <w:sz w:val="26"/>
          <w:szCs w:val="26"/>
          <w:lang w:val="en-GB"/>
        </w:rPr>
        <w:t>Motion #13-171</w:t>
      </w:r>
    </w:p>
    <w:p w:rsidR="000248E5" w:rsidRPr="000248E5" w:rsidRDefault="000248E5" w:rsidP="00582C32">
      <w:pPr>
        <w:tabs>
          <w:tab w:val="left" w:pos="-1200"/>
          <w:tab w:val="left" w:pos="-1020"/>
        </w:tabs>
        <w:rPr>
          <w:rFonts w:cs="Arial"/>
          <w:b/>
          <w:bCs/>
          <w:sz w:val="26"/>
          <w:szCs w:val="26"/>
          <w:lang w:val="en-GB"/>
        </w:rPr>
      </w:pPr>
      <w:r w:rsidRPr="000248E5">
        <w:rPr>
          <w:rFonts w:cs="Arial"/>
          <w:b/>
          <w:bCs/>
          <w:sz w:val="26"/>
          <w:szCs w:val="26"/>
          <w:lang w:val="en-GB"/>
        </w:rPr>
        <w:t>Invoices for Approval – Capital &amp; Operating</w:t>
      </w:r>
    </w:p>
    <w:p w:rsidR="00582C32" w:rsidRDefault="00582C32" w:rsidP="00582C32">
      <w:pPr>
        <w:tabs>
          <w:tab w:val="left" w:pos="-1200"/>
          <w:tab w:val="left" w:pos="-1020"/>
        </w:tabs>
        <w:rPr>
          <w:rFonts w:cs="Arial"/>
          <w:bCs/>
          <w:lang w:val="en-GB"/>
        </w:rPr>
      </w:pPr>
    </w:p>
    <w:p w:rsidR="00582C32" w:rsidRDefault="000248E5" w:rsidP="000248E5">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Oram</w:t>
      </w:r>
      <w:r w:rsidR="00582C32" w:rsidRPr="00CF46B6">
        <w:rPr>
          <w:rFonts w:cs="Arial"/>
          <w:bCs/>
          <w:sz w:val="24"/>
          <w:szCs w:val="24"/>
          <w:lang w:val="en-GB"/>
        </w:rPr>
        <w:t xml:space="preserve"> that the invoices be paid as presented.</w:t>
      </w:r>
    </w:p>
    <w:p w:rsidR="000248E5" w:rsidRDefault="000248E5" w:rsidP="000248E5">
      <w:pPr>
        <w:pStyle w:val="NoSpacing"/>
        <w:tabs>
          <w:tab w:val="left" w:pos="720"/>
          <w:tab w:val="decimal" w:pos="7920"/>
        </w:tabs>
        <w:jc w:val="both"/>
        <w:rPr>
          <w:rFonts w:cs="Arial"/>
          <w:bCs/>
          <w:sz w:val="24"/>
          <w:szCs w:val="24"/>
          <w:lang w:val="en-GB"/>
        </w:rPr>
      </w:pPr>
    </w:p>
    <w:p w:rsidR="000248E5" w:rsidRDefault="00FD6380" w:rsidP="00FD6380">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FD6380" w:rsidRDefault="00FD6380" w:rsidP="00FD6380">
      <w:pPr>
        <w:pStyle w:val="NoSpacing"/>
        <w:jc w:val="both"/>
        <w:rPr>
          <w:rFonts w:cs="Arial"/>
          <w:bCs/>
          <w:sz w:val="24"/>
          <w:szCs w:val="24"/>
          <w:lang w:val="en-GB"/>
        </w:rPr>
      </w:pPr>
    </w:p>
    <w:p w:rsidR="00FD6380" w:rsidRDefault="00FD6380" w:rsidP="00FD6380">
      <w:pPr>
        <w:pStyle w:val="NoSpacing"/>
        <w:jc w:val="both"/>
        <w:rPr>
          <w:rFonts w:cs="Arial"/>
          <w:bCs/>
          <w:sz w:val="24"/>
          <w:szCs w:val="24"/>
          <w:lang w:val="en-GB"/>
        </w:rPr>
      </w:pPr>
      <w:r w:rsidRPr="00FD6380">
        <w:rPr>
          <w:rFonts w:cs="Arial"/>
          <w:b/>
          <w:bCs/>
          <w:sz w:val="24"/>
          <w:szCs w:val="24"/>
          <w:lang w:val="en-GB"/>
        </w:rPr>
        <w:t>Decision:</w:t>
      </w:r>
      <w:r>
        <w:rPr>
          <w:rFonts w:cs="Arial"/>
          <w:bCs/>
          <w:sz w:val="24"/>
          <w:szCs w:val="24"/>
          <w:lang w:val="en-GB"/>
        </w:rPr>
        <w:tab/>
        <w:t>Motion carried.</w:t>
      </w:r>
    </w:p>
    <w:p w:rsidR="00DC47B1" w:rsidRDefault="00DC47B1" w:rsidP="00FD6380">
      <w:pPr>
        <w:pStyle w:val="NoSpacing"/>
        <w:jc w:val="both"/>
        <w:rPr>
          <w:rFonts w:cs="Arial"/>
          <w:bCs/>
          <w:sz w:val="24"/>
          <w:szCs w:val="24"/>
          <w:lang w:val="en-GB"/>
        </w:rPr>
      </w:pPr>
    </w:p>
    <w:p w:rsidR="00DC47B1" w:rsidRDefault="00DC47B1" w:rsidP="00FD6380">
      <w:pPr>
        <w:pStyle w:val="NoSpacing"/>
        <w:jc w:val="both"/>
        <w:rPr>
          <w:rFonts w:cs="Arial"/>
          <w:bCs/>
          <w:sz w:val="24"/>
          <w:szCs w:val="24"/>
          <w:lang w:val="en-GB"/>
        </w:rPr>
      </w:pPr>
      <w:r>
        <w:rPr>
          <w:rFonts w:cs="Arial"/>
          <w:bCs/>
          <w:sz w:val="24"/>
          <w:szCs w:val="24"/>
          <w:lang w:val="en-GB"/>
        </w:rPr>
        <w:t>Councillor Blundon left the Council meeting due to conflict of interest.</w:t>
      </w:r>
    </w:p>
    <w:p w:rsidR="00582C32" w:rsidRDefault="00582C32" w:rsidP="00582C32">
      <w:pPr>
        <w:pStyle w:val="NoSpacing"/>
        <w:tabs>
          <w:tab w:val="left" w:pos="720"/>
          <w:tab w:val="decimal" w:pos="7920"/>
        </w:tabs>
        <w:rPr>
          <w:rFonts w:cs="Arial"/>
          <w:bCs/>
          <w:sz w:val="24"/>
          <w:szCs w:val="24"/>
          <w:lang w:val="en-GB"/>
        </w:rPr>
      </w:pPr>
    </w:p>
    <w:p w:rsidR="00582C32" w:rsidRPr="00B775A8" w:rsidRDefault="00582C32" w:rsidP="00582C32">
      <w:pPr>
        <w:pStyle w:val="NoSpacing"/>
        <w:tabs>
          <w:tab w:val="left" w:pos="720"/>
          <w:tab w:val="decimal" w:pos="7920"/>
        </w:tabs>
        <w:rPr>
          <w:b/>
          <w:sz w:val="28"/>
          <w:szCs w:val="28"/>
        </w:rPr>
      </w:pPr>
      <w:r w:rsidRPr="00B775A8">
        <w:rPr>
          <w:b/>
          <w:sz w:val="28"/>
          <w:szCs w:val="28"/>
        </w:rPr>
        <w:t>Request for Reimbursement – 63A Elizabeth Drive</w:t>
      </w:r>
    </w:p>
    <w:p w:rsidR="00582C32" w:rsidRPr="00B775A8" w:rsidRDefault="00582C32" w:rsidP="00582C32">
      <w:pPr>
        <w:pStyle w:val="NoSpacing"/>
        <w:tabs>
          <w:tab w:val="left" w:pos="720"/>
          <w:tab w:val="decimal" w:pos="7920"/>
        </w:tabs>
        <w:rPr>
          <w:b/>
          <w:sz w:val="24"/>
          <w:szCs w:val="24"/>
        </w:rPr>
      </w:pPr>
    </w:p>
    <w:p w:rsidR="00582C32" w:rsidRDefault="00582C32" w:rsidP="00582C32">
      <w:pPr>
        <w:pStyle w:val="NoSpacing"/>
        <w:tabs>
          <w:tab w:val="left" w:pos="720"/>
          <w:tab w:val="decimal" w:pos="7920"/>
        </w:tabs>
        <w:jc w:val="both"/>
        <w:rPr>
          <w:sz w:val="24"/>
          <w:szCs w:val="24"/>
        </w:rPr>
      </w:pPr>
      <w:r w:rsidRPr="00B775A8">
        <w:rPr>
          <w:sz w:val="24"/>
          <w:szCs w:val="24"/>
        </w:rPr>
        <w:t xml:space="preserve">The Committee reviewed a letter from the owner of 63A Elizabeth Drive.  They are requesting compensation for paying for the recapping of the asphalt sidewalk in front of their property.  Council’s normal procedure is that if they receive a complaint about the condition of the sidewalk, they would check out the condition of the property.  If it needs to be replaced, then the Town would either do the work itself or contract it out.  The cost of the repairs would then be charged to the businesses in the particular block that the sidewalk was in. </w:t>
      </w:r>
    </w:p>
    <w:p w:rsidR="00DC47B1" w:rsidRDefault="00DC47B1" w:rsidP="00582C32">
      <w:pPr>
        <w:pStyle w:val="NoSpacing"/>
        <w:tabs>
          <w:tab w:val="left" w:pos="720"/>
          <w:tab w:val="decimal" w:pos="7920"/>
        </w:tabs>
        <w:jc w:val="both"/>
        <w:rPr>
          <w:sz w:val="24"/>
          <w:szCs w:val="24"/>
        </w:rPr>
      </w:pPr>
    </w:p>
    <w:p w:rsidR="00582C32" w:rsidRDefault="00582C32" w:rsidP="00582C32">
      <w:pPr>
        <w:pStyle w:val="NoSpacing"/>
        <w:tabs>
          <w:tab w:val="left" w:pos="720"/>
          <w:tab w:val="decimal" w:pos="7920"/>
        </w:tabs>
        <w:jc w:val="both"/>
        <w:rPr>
          <w:sz w:val="24"/>
          <w:szCs w:val="24"/>
        </w:rPr>
      </w:pPr>
      <w:r w:rsidRPr="00B775A8">
        <w:rPr>
          <w:sz w:val="24"/>
          <w:szCs w:val="24"/>
        </w:rPr>
        <w:t>As the business owner did not contact the Town to evaluate the sidewalk and give it the opportunity to fix it if required, the Committee is not recommending payment of this invoice.</w:t>
      </w:r>
    </w:p>
    <w:p w:rsidR="00DC47B1" w:rsidRDefault="00DC47B1" w:rsidP="00582C32">
      <w:pPr>
        <w:pStyle w:val="NoSpacing"/>
        <w:tabs>
          <w:tab w:val="left" w:pos="720"/>
          <w:tab w:val="decimal" w:pos="7920"/>
        </w:tabs>
        <w:jc w:val="both"/>
        <w:rPr>
          <w:sz w:val="24"/>
          <w:szCs w:val="24"/>
        </w:rPr>
      </w:pPr>
    </w:p>
    <w:p w:rsidR="00DC47B1" w:rsidRDefault="00DC47B1" w:rsidP="00582C32">
      <w:pPr>
        <w:pStyle w:val="NoSpacing"/>
        <w:tabs>
          <w:tab w:val="left" w:pos="720"/>
          <w:tab w:val="decimal" w:pos="7920"/>
        </w:tabs>
        <w:jc w:val="both"/>
        <w:rPr>
          <w:sz w:val="24"/>
          <w:szCs w:val="24"/>
        </w:rPr>
      </w:pPr>
      <w:proofErr w:type="spellStart"/>
      <w:r>
        <w:rPr>
          <w:sz w:val="24"/>
          <w:szCs w:val="24"/>
        </w:rPr>
        <w:t>Councillor</w:t>
      </w:r>
      <w:proofErr w:type="spellEnd"/>
      <w:r>
        <w:rPr>
          <w:sz w:val="24"/>
          <w:szCs w:val="24"/>
        </w:rPr>
        <w:t xml:space="preserve"> Blundon returned to the Council meeting.</w:t>
      </w:r>
    </w:p>
    <w:p w:rsidR="00865525" w:rsidRDefault="00865525" w:rsidP="00582C32">
      <w:pPr>
        <w:pStyle w:val="NoSpacing"/>
        <w:tabs>
          <w:tab w:val="left" w:pos="720"/>
          <w:tab w:val="decimal" w:pos="7920"/>
        </w:tabs>
        <w:jc w:val="both"/>
        <w:rPr>
          <w:sz w:val="24"/>
          <w:szCs w:val="24"/>
        </w:rPr>
      </w:pPr>
    </w:p>
    <w:p w:rsidR="00865525" w:rsidRPr="00B775A8" w:rsidRDefault="00865525" w:rsidP="00582C32">
      <w:pPr>
        <w:pStyle w:val="NoSpacing"/>
        <w:tabs>
          <w:tab w:val="left" w:pos="720"/>
          <w:tab w:val="decimal" w:pos="7920"/>
        </w:tabs>
        <w:jc w:val="both"/>
        <w:rPr>
          <w:sz w:val="24"/>
          <w:szCs w:val="24"/>
        </w:rPr>
      </w:pPr>
    </w:p>
    <w:p w:rsidR="00582C32" w:rsidRPr="00B775A8" w:rsidRDefault="00582C32" w:rsidP="00582C32">
      <w:pPr>
        <w:pStyle w:val="NoSpacing"/>
        <w:tabs>
          <w:tab w:val="left" w:pos="720"/>
          <w:tab w:val="decimal" w:pos="7920"/>
        </w:tabs>
        <w:jc w:val="both"/>
        <w:rPr>
          <w:sz w:val="24"/>
          <w:szCs w:val="24"/>
        </w:rPr>
      </w:pPr>
    </w:p>
    <w:p w:rsidR="00582C32" w:rsidRPr="00B775A8" w:rsidRDefault="00582C32" w:rsidP="00582C32">
      <w:pPr>
        <w:pStyle w:val="NoSpacing"/>
        <w:tabs>
          <w:tab w:val="left" w:pos="720"/>
          <w:tab w:val="decimal" w:pos="7920"/>
        </w:tabs>
        <w:jc w:val="both"/>
        <w:rPr>
          <w:b/>
          <w:sz w:val="28"/>
          <w:szCs w:val="28"/>
        </w:rPr>
      </w:pPr>
      <w:r w:rsidRPr="00B775A8">
        <w:rPr>
          <w:b/>
          <w:sz w:val="28"/>
          <w:szCs w:val="28"/>
        </w:rPr>
        <w:lastRenderedPageBreak/>
        <w:t>Circular from Municipal Affairs – Capital Works</w:t>
      </w:r>
    </w:p>
    <w:p w:rsidR="00582C32" w:rsidRPr="00B775A8" w:rsidRDefault="00582C32" w:rsidP="00582C32">
      <w:pPr>
        <w:pStyle w:val="NoSpacing"/>
        <w:tabs>
          <w:tab w:val="left" w:pos="720"/>
          <w:tab w:val="decimal" w:pos="7920"/>
        </w:tabs>
        <w:jc w:val="both"/>
        <w:rPr>
          <w:b/>
          <w:sz w:val="28"/>
          <w:szCs w:val="28"/>
        </w:rPr>
      </w:pPr>
    </w:p>
    <w:p w:rsidR="00582C32" w:rsidRDefault="00582C32" w:rsidP="00582C32">
      <w:pPr>
        <w:pStyle w:val="NoSpacing"/>
        <w:tabs>
          <w:tab w:val="left" w:pos="720"/>
          <w:tab w:val="decimal" w:pos="7920"/>
        </w:tabs>
        <w:jc w:val="both"/>
        <w:rPr>
          <w:sz w:val="24"/>
          <w:szCs w:val="24"/>
        </w:rPr>
      </w:pPr>
      <w:r w:rsidRPr="00B775A8">
        <w:rPr>
          <w:sz w:val="24"/>
          <w:szCs w:val="24"/>
        </w:rPr>
        <w:t>The Committee reviewed a circular from the Provincial Department of Municipal Affairs regarding changes to the Capital Works projects in the future.  The first change will require Municipalities to go to a Request for Proposals for professional services related to infrastructure projects.  The Provincial Department will determine whether or not professional services RFP’s will be required on a project by project basis.  The second change surrounds timelines for completion of Capital Works Projects.  The Province is proposing that Municipalities will have 24 months from the day of approval of the project to award the tender and a further 12 months beyond that to get the project completed.  If it is not done within that timeframe, then Municipalities will lose any money that is unspent on the project.</w:t>
      </w:r>
    </w:p>
    <w:p w:rsidR="00DC47B1" w:rsidRDefault="00DC47B1" w:rsidP="00582C32">
      <w:pPr>
        <w:pStyle w:val="NoSpacing"/>
        <w:tabs>
          <w:tab w:val="left" w:pos="720"/>
          <w:tab w:val="decimal" w:pos="7920"/>
        </w:tabs>
        <w:jc w:val="both"/>
        <w:rPr>
          <w:sz w:val="24"/>
          <w:szCs w:val="24"/>
        </w:rPr>
      </w:pPr>
    </w:p>
    <w:p w:rsidR="00582C32" w:rsidRPr="00B775A8" w:rsidRDefault="00582C32" w:rsidP="00582C32">
      <w:pPr>
        <w:pStyle w:val="NoSpacing"/>
        <w:tabs>
          <w:tab w:val="left" w:pos="720"/>
          <w:tab w:val="decimal" w:pos="7920"/>
        </w:tabs>
        <w:jc w:val="both"/>
        <w:rPr>
          <w:rFonts w:cs="Arial"/>
          <w:b/>
          <w:bCs/>
          <w:sz w:val="28"/>
          <w:szCs w:val="28"/>
          <w:lang w:val="en-GB"/>
        </w:rPr>
      </w:pPr>
      <w:r w:rsidRPr="00B775A8">
        <w:rPr>
          <w:rFonts w:cs="Arial"/>
          <w:b/>
          <w:bCs/>
          <w:sz w:val="28"/>
          <w:szCs w:val="28"/>
          <w:lang w:val="en-GB"/>
        </w:rPr>
        <w:t>Property Tax Reduction</w:t>
      </w:r>
    </w:p>
    <w:p w:rsidR="00582C32" w:rsidRPr="00B775A8" w:rsidRDefault="00582C32" w:rsidP="00582C32">
      <w:pPr>
        <w:pStyle w:val="NoSpacing"/>
        <w:tabs>
          <w:tab w:val="left" w:pos="720"/>
          <w:tab w:val="decimal" w:pos="7920"/>
        </w:tabs>
        <w:jc w:val="both"/>
        <w:rPr>
          <w:rFonts w:cs="Arial"/>
          <w:bCs/>
          <w:sz w:val="24"/>
          <w:szCs w:val="24"/>
          <w:lang w:val="en-GB"/>
        </w:rPr>
      </w:pPr>
    </w:p>
    <w:p w:rsidR="00582C32" w:rsidRDefault="00582C32" w:rsidP="00582C32">
      <w:pPr>
        <w:pStyle w:val="NoSpacing"/>
        <w:tabs>
          <w:tab w:val="left" w:pos="720"/>
          <w:tab w:val="decimal" w:pos="7920"/>
        </w:tabs>
        <w:jc w:val="both"/>
        <w:rPr>
          <w:rFonts w:cs="Arial"/>
          <w:bCs/>
          <w:sz w:val="24"/>
          <w:szCs w:val="24"/>
          <w:lang w:val="en-GB"/>
        </w:rPr>
      </w:pPr>
      <w:r w:rsidRPr="00B775A8">
        <w:rPr>
          <w:rFonts w:cs="Arial"/>
          <w:bCs/>
          <w:sz w:val="24"/>
          <w:szCs w:val="24"/>
          <w:lang w:val="en-GB"/>
        </w:rPr>
        <w:t>The Finance Committee reviewed one residential tax reduction application which has been submitted in accordance with Council’s policy on tax reductions for residential properties.  The Director advised that the application met the requirements of Council Policy and recommended approval.</w:t>
      </w:r>
    </w:p>
    <w:p w:rsidR="00DC47B1" w:rsidRDefault="00DC47B1" w:rsidP="00582C32">
      <w:pPr>
        <w:pStyle w:val="NoSpacing"/>
        <w:tabs>
          <w:tab w:val="left" w:pos="720"/>
          <w:tab w:val="decimal" w:pos="7920"/>
        </w:tabs>
        <w:jc w:val="both"/>
        <w:rPr>
          <w:rFonts w:cs="Arial"/>
          <w:bCs/>
          <w:sz w:val="24"/>
          <w:szCs w:val="24"/>
          <w:lang w:val="en-GB"/>
        </w:rPr>
      </w:pPr>
    </w:p>
    <w:p w:rsidR="00DC47B1" w:rsidRPr="00DC47B1" w:rsidRDefault="0072011F" w:rsidP="00582C32">
      <w:pPr>
        <w:pStyle w:val="NoSpacing"/>
        <w:tabs>
          <w:tab w:val="left" w:pos="720"/>
          <w:tab w:val="decimal" w:pos="7920"/>
        </w:tabs>
        <w:jc w:val="both"/>
        <w:rPr>
          <w:rFonts w:cs="Arial"/>
          <w:b/>
          <w:bCs/>
          <w:sz w:val="26"/>
          <w:szCs w:val="26"/>
          <w:lang w:val="en-GB"/>
        </w:rPr>
      </w:pPr>
      <w:r>
        <w:rPr>
          <w:rFonts w:cs="Arial"/>
          <w:b/>
          <w:bCs/>
          <w:sz w:val="26"/>
          <w:szCs w:val="26"/>
          <w:lang w:val="en-GB"/>
        </w:rPr>
        <w:t>Motion #13-172</w:t>
      </w:r>
    </w:p>
    <w:p w:rsidR="00DC47B1" w:rsidRPr="00DC47B1" w:rsidRDefault="00DC47B1" w:rsidP="00582C32">
      <w:pPr>
        <w:pStyle w:val="NoSpacing"/>
        <w:tabs>
          <w:tab w:val="left" w:pos="720"/>
          <w:tab w:val="decimal" w:pos="7920"/>
        </w:tabs>
        <w:jc w:val="both"/>
        <w:rPr>
          <w:rFonts w:cs="Arial"/>
          <w:b/>
          <w:bCs/>
          <w:sz w:val="26"/>
          <w:szCs w:val="26"/>
          <w:lang w:val="en-GB"/>
        </w:rPr>
      </w:pPr>
      <w:r w:rsidRPr="00DC47B1">
        <w:rPr>
          <w:rFonts w:cs="Arial"/>
          <w:b/>
          <w:bCs/>
          <w:sz w:val="26"/>
          <w:szCs w:val="26"/>
          <w:lang w:val="en-GB"/>
        </w:rPr>
        <w:t>Property Tax Reduction</w:t>
      </w:r>
    </w:p>
    <w:p w:rsidR="00582C32" w:rsidRPr="00B775A8" w:rsidRDefault="00582C32" w:rsidP="00582C32">
      <w:pPr>
        <w:pStyle w:val="NoSpacing"/>
        <w:tabs>
          <w:tab w:val="left" w:pos="720"/>
          <w:tab w:val="decimal" w:pos="7920"/>
        </w:tabs>
        <w:rPr>
          <w:rFonts w:cs="Arial"/>
          <w:bCs/>
          <w:sz w:val="24"/>
          <w:szCs w:val="24"/>
          <w:lang w:val="en-GB"/>
        </w:rPr>
      </w:pPr>
    </w:p>
    <w:p w:rsidR="00582C32" w:rsidRDefault="00DC47B1" w:rsidP="00582C32">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Deputy Mayor Tucker</w:t>
      </w:r>
      <w:r w:rsidR="00582C32" w:rsidRPr="00B775A8">
        <w:rPr>
          <w:rFonts w:cs="Arial"/>
          <w:bCs/>
          <w:sz w:val="24"/>
          <w:szCs w:val="24"/>
          <w:lang w:val="en-GB"/>
        </w:rPr>
        <w:t xml:space="preserve"> that the property tax reduction application be approved as attached.</w:t>
      </w:r>
    </w:p>
    <w:p w:rsidR="00DC47B1" w:rsidRDefault="00DC47B1" w:rsidP="00582C32">
      <w:pPr>
        <w:pStyle w:val="NoSpacing"/>
        <w:tabs>
          <w:tab w:val="left" w:pos="720"/>
          <w:tab w:val="decimal" w:pos="7920"/>
        </w:tabs>
        <w:jc w:val="both"/>
        <w:rPr>
          <w:rFonts w:cs="Arial"/>
          <w:bCs/>
          <w:sz w:val="24"/>
          <w:szCs w:val="24"/>
          <w:lang w:val="en-GB"/>
        </w:rPr>
      </w:pPr>
    </w:p>
    <w:p w:rsidR="00DC47B1" w:rsidRDefault="00DC47B1" w:rsidP="00DC47B1">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DC47B1" w:rsidRDefault="00DC47B1" w:rsidP="00DC47B1">
      <w:pPr>
        <w:pStyle w:val="NoSpacing"/>
        <w:jc w:val="both"/>
        <w:rPr>
          <w:rFonts w:cs="Arial"/>
          <w:bCs/>
          <w:sz w:val="24"/>
          <w:szCs w:val="24"/>
          <w:lang w:val="en-GB"/>
        </w:rPr>
      </w:pPr>
    </w:p>
    <w:p w:rsidR="00DC47B1" w:rsidRDefault="00DC47B1" w:rsidP="00DC47B1">
      <w:pPr>
        <w:pStyle w:val="NoSpacing"/>
        <w:jc w:val="both"/>
        <w:rPr>
          <w:rFonts w:cs="Arial"/>
          <w:bCs/>
          <w:sz w:val="24"/>
          <w:szCs w:val="24"/>
          <w:lang w:val="en-GB"/>
        </w:rPr>
      </w:pPr>
      <w:r w:rsidRPr="00DC47B1">
        <w:rPr>
          <w:rFonts w:cs="Arial"/>
          <w:b/>
          <w:bCs/>
          <w:sz w:val="24"/>
          <w:szCs w:val="24"/>
          <w:lang w:val="en-GB"/>
        </w:rPr>
        <w:t>Decision:</w:t>
      </w:r>
      <w:r>
        <w:rPr>
          <w:rFonts w:cs="Arial"/>
          <w:bCs/>
          <w:sz w:val="24"/>
          <w:szCs w:val="24"/>
          <w:lang w:val="en-GB"/>
        </w:rPr>
        <w:tab/>
        <w:t>Motion carried.</w:t>
      </w:r>
    </w:p>
    <w:p w:rsidR="00582C32" w:rsidRPr="00B775A8" w:rsidRDefault="00582C32" w:rsidP="00582C32">
      <w:pPr>
        <w:pStyle w:val="NoSpacing"/>
        <w:tabs>
          <w:tab w:val="left" w:pos="720"/>
          <w:tab w:val="decimal" w:pos="7920"/>
        </w:tabs>
        <w:jc w:val="both"/>
        <w:rPr>
          <w:rFonts w:cs="Arial"/>
          <w:bCs/>
          <w:sz w:val="24"/>
          <w:szCs w:val="24"/>
          <w:lang w:val="en-GB"/>
        </w:rPr>
      </w:pPr>
    </w:p>
    <w:p w:rsidR="00582C32" w:rsidRPr="00B775A8" w:rsidRDefault="00582C32" w:rsidP="00582C32">
      <w:pPr>
        <w:rPr>
          <w:b/>
          <w:sz w:val="28"/>
          <w:szCs w:val="28"/>
        </w:rPr>
      </w:pPr>
      <w:r w:rsidRPr="00B775A8">
        <w:rPr>
          <w:b/>
          <w:sz w:val="28"/>
          <w:szCs w:val="28"/>
        </w:rPr>
        <w:t>Tender – Hamilton Street Sidewalk Replacement</w:t>
      </w:r>
    </w:p>
    <w:p w:rsidR="00582C32" w:rsidRPr="00B775A8" w:rsidRDefault="00582C32" w:rsidP="00582C32"/>
    <w:p w:rsidR="00582C32" w:rsidRDefault="00582C32" w:rsidP="00582C32">
      <w:r w:rsidRPr="00B775A8">
        <w:t>The Finance Committee reviewed the tender for the Hamilton Street Sidewalk Replacement which has been referred by the Municipal Works Committee.  The Director advised that the tender meets the Town’s Expenditures Policy and is recommending approval.</w:t>
      </w:r>
    </w:p>
    <w:p w:rsidR="00B5611D" w:rsidRDefault="00B5611D" w:rsidP="00582C32"/>
    <w:p w:rsidR="00B5611D" w:rsidRPr="00B5611D" w:rsidRDefault="00BA042D" w:rsidP="00582C32">
      <w:pPr>
        <w:rPr>
          <w:b/>
          <w:sz w:val="26"/>
          <w:szCs w:val="26"/>
        </w:rPr>
      </w:pPr>
      <w:r>
        <w:rPr>
          <w:b/>
          <w:sz w:val="26"/>
          <w:szCs w:val="26"/>
        </w:rPr>
        <w:t>Motion #13-173</w:t>
      </w:r>
    </w:p>
    <w:p w:rsidR="00B5611D" w:rsidRPr="00B5611D" w:rsidRDefault="00B5611D" w:rsidP="00582C32">
      <w:pPr>
        <w:rPr>
          <w:b/>
          <w:sz w:val="26"/>
          <w:szCs w:val="26"/>
        </w:rPr>
      </w:pPr>
      <w:r w:rsidRPr="00B5611D">
        <w:rPr>
          <w:b/>
          <w:sz w:val="26"/>
          <w:szCs w:val="26"/>
        </w:rPr>
        <w:t>Tender – Hamilton Street Sidewalk Replacement</w:t>
      </w:r>
    </w:p>
    <w:p w:rsidR="00582C32" w:rsidRPr="00B775A8" w:rsidRDefault="00582C32" w:rsidP="00582C32"/>
    <w:p w:rsidR="00582C32" w:rsidRDefault="00B5611D" w:rsidP="00582C32">
      <w:r>
        <w:t xml:space="preserve">Moved by </w:t>
      </w:r>
      <w:proofErr w:type="spellStart"/>
      <w:r>
        <w:t>Councillor</w:t>
      </w:r>
      <w:proofErr w:type="spellEnd"/>
      <w:r>
        <w:t xml:space="preserve"> Anstey and seconded by </w:t>
      </w:r>
      <w:proofErr w:type="spellStart"/>
      <w:r>
        <w:t>Councillor</w:t>
      </w:r>
      <w:proofErr w:type="spellEnd"/>
      <w:r>
        <w:t xml:space="preserve"> Parrott</w:t>
      </w:r>
      <w:r w:rsidR="00582C32" w:rsidRPr="00B775A8">
        <w:t xml:space="preserve"> that the tender for the Hamilton Street Sidewalk Replacement be awarded to H. Wareham &amp; Sons at a price of $268,526.42 HST inclusive.</w:t>
      </w:r>
    </w:p>
    <w:p w:rsidR="00B5611D" w:rsidRDefault="00B5611D" w:rsidP="00582C32"/>
    <w:p w:rsidR="00B5611D" w:rsidRDefault="00B5611D" w:rsidP="00582C32">
      <w:r>
        <w:tab/>
      </w:r>
      <w:r>
        <w:tab/>
        <w:t xml:space="preserve">In </w:t>
      </w:r>
      <w:proofErr w:type="spellStart"/>
      <w:r>
        <w:t>Favour</w:t>
      </w:r>
      <w:proofErr w:type="spellEnd"/>
      <w:r>
        <w:t>:</w:t>
      </w:r>
      <w:r>
        <w:tab/>
        <w:t>6</w:t>
      </w:r>
      <w:r>
        <w:tab/>
        <w:t>Opposing:</w:t>
      </w:r>
      <w:r>
        <w:tab/>
        <w:t>0</w:t>
      </w:r>
    </w:p>
    <w:p w:rsidR="00B5611D" w:rsidRPr="00B775A8" w:rsidRDefault="00B5611D" w:rsidP="00582C32">
      <w:r w:rsidRPr="00B5611D">
        <w:rPr>
          <w:b/>
        </w:rPr>
        <w:lastRenderedPageBreak/>
        <w:t>Decision:</w:t>
      </w:r>
      <w:r>
        <w:tab/>
        <w:t>Motion carried.</w:t>
      </w:r>
    </w:p>
    <w:p w:rsidR="00582C32" w:rsidRPr="00B775A8" w:rsidRDefault="00582C32" w:rsidP="00582C32"/>
    <w:p w:rsidR="00582C32" w:rsidRPr="00B775A8" w:rsidRDefault="00582C32" w:rsidP="00582C32">
      <w:pPr>
        <w:rPr>
          <w:b/>
          <w:sz w:val="28"/>
          <w:szCs w:val="28"/>
        </w:rPr>
      </w:pPr>
      <w:r w:rsidRPr="00B775A8">
        <w:rPr>
          <w:b/>
          <w:sz w:val="28"/>
          <w:szCs w:val="28"/>
        </w:rPr>
        <w:t>Change in Electrical Rates</w:t>
      </w:r>
    </w:p>
    <w:p w:rsidR="00582C32" w:rsidRPr="00B775A8" w:rsidRDefault="00582C32" w:rsidP="00582C32"/>
    <w:p w:rsidR="00582C32" w:rsidRDefault="00582C32" w:rsidP="00582C32">
      <w:r w:rsidRPr="00B775A8">
        <w:t>The Committee reviewed a memo from the Director of Finance regarding the upcoming change in electrical rates.  Effective July 1</w:t>
      </w:r>
      <w:r w:rsidRPr="00B775A8">
        <w:rPr>
          <w:vertAlign w:val="superscript"/>
        </w:rPr>
        <w:t>st</w:t>
      </w:r>
      <w:r w:rsidRPr="00B775A8">
        <w:t>, the rates will go down 8% with the exception of street lighting which will go up 2.9%.  This will result in approximately $30,000 in savings for the Town in 2013.</w:t>
      </w:r>
    </w:p>
    <w:p w:rsidR="00582C32" w:rsidRPr="00B775A8" w:rsidRDefault="00582C32" w:rsidP="00582C32"/>
    <w:p w:rsidR="00582C32" w:rsidRPr="000618E7" w:rsidRDefault="00582C32" w:rsidP="00582C32">
      <w:pPr>
        <w:rPr>
          <w:b/>
          <w:sz w:val="28"/>
          <w:szCs w:val="28"/>
        </w:rPr>
      </w:pPr>
      <w:r w:rsidRPr="000618E7">
        <w:rPr>
          <w:b/>
          <w:sz w:val="28"/>
          <w:szCs w:val="28"/>
        </w:rPr>
        <w:t>Central Newfoundland Waste Management Invoices</w:t>
      </w:r>
    </w:p>
    <w:p w:rsidR="00582C32" w:rsidRDefault="00582C32" w:rsidP="00582C32"/>
    <w:p w:rsidR="00582C32" w:rsidRDefault="00582C32" w:rsidP="00582C32">
      <w:pPr>
        <w:pStyle w:val="NoSpacing"/>
        <w:rPr>
          <w:sz w:val="24"/>
          <w:szCs w:val="24"/>
          <w:u w:val="single"/>
        </w:rPr>
      </w:pPr>
      <w:r>
        <w:rPr>
          <w:sz w:val="24"/>
          <w:szCs w:val="24"/>
          <w:u w:val="single"/>
        </w:rPr>
        <w:t>AS RECOMMENDED BY THE MUNICIPAL WORKS &amp; SERVICES COMMITTEE JUNE 26, 2013</w:t>
      </w:r>
    </w:p>
    <w:p w:rsidR="00582C32" w:rsidRPr="00117FB6" w:rsidRDefault="00582C32" w:rsidP="00582C32">
      <w:pPr>
        <w:pStyle w:val="NoSpacing"/>
        <w:rPr>
          <w:sz w:val="24"/>
          <w:szCs w:val="24"/>
          <w:u w:val="single"/>
        </w:rPr>
      </w:pPr>
    </w:p>
    <w:p w:rsidR="00582C32" w:rsidRPr="00A9148D" w:rsidRDefault="00582C32" w:rsidP="00582C32">
      <w:pPr>
        <w:pStyle w:val="NoSpacing"/>
        <w:numPr>
          <w:ilvl w:val="0"/>
          <w:numId w:val="46"/>
        </w:numPr>
        <w:tabs>
          <w:tab w:val="left" w:pos="720"/>
          <w:tab w:val="decimal" w:pos="7920"/>
        </w:tabs>
        <w:rPr>
          <w:sz w:val="24"/>
          <w:szCs w:val="24"/>
        </w:rPr>
      </w:pPr>
      <w:r w:rsidRPr="00A9148D">
        <w:rPr>
          <w:sz w:val="24"/>
          <w:szCs w:val="24"/>
        </w:rPr>
        <w:t>Central NL Waste Management</w:t>
      </w:r>
      <w:r w:rsidRPr="00A9148D">
        <w:rPr>
          <w:sz w:val="24"/>
          <w:szCs w:val="24"/>
        </w:rPr>
        <w:tab/>
        <w:t>48,949.29</w:t>
      </w:r>
      <w:r w:rsidRPr="00A9148D">
        <w:rPr>
          <w:sz w:val="24"/>
          <w:szCs w:val="24"/>
        </w:rPr>
        <w:tab/>
      </w:r>
    </w:p>
    <w:p w:rsidR="00582C32" w:rsidRPr="00A9148D" w:rsidRDefault="00582C32" w:rsidP="00582C32">
      <w:pPr>
        <w:pStyle w:val="NoSpacing"/>
        <w:tabs>
          <w:tab w:val="left" w:pos="720"/>
          <w:tab w:val="decimal" w:pos="7920"/>
        </w:tabs>
        <w:ind w:left="720"/>
        <w:rPr>
          <w:sz w:val="24"/>
          <w:szCs w:val="24"/>
        </w:rPr>
      </w:pPr>
      <w:r w:rsidRPr="00A9148D">
        <w:rPr>
          <w:sz w:val="24"/>
          <w:szCs w:val="24"/>
        </w:rPr>
        <w:t>00-430-1000-7007, wet/dry unsorted garbage for May month</w:t>
      </w:r>
    </w:p>
    <w:p w:rsidR="00582C32" w:rsidRPr="00A9148D" w:rsidRDefault="00582C32" w:rsidP="00582C32">
      <w:pPr>
        <w:pStyle w:val="NoSpacing"/>
        <w:tabs>
          <w:tab w:val="left" w:pos="720"/>
          <w:tab w:val="decimal" w:pos="7920"/>
        </w:tabs>
        <w:ind w:left="720"/>
        <w:rPr>
          <w:sz w:val="24"/>
          <w:szCs w:val="24"/>
        </w:rPr>
      </w:pPr>
      <w:r w:rsidRPr="00A9148D">
        <w:rPr>
          <w:sz w:val="24"/>
          <w:szCs w:val="24"/>
        </w:rPr>
        <w:t>Invoice numbers 10443/444/445 &amp;446</w:t>
      </w:r>
    </w:p>
    <w:p w:rsidR="00582C32" w:rsidRDefault="00582C32" w:rsidP="00582C32">
      <w:pPr>
        <w:pStyle w:val="NoSpacing"/>
        <w:tabs>
          <w:tab w:val="left" w:pos="720"/>
          <w:tab w:val="decimal" w:pos="7920"/>
        </w:tabs>
        <w:rPr>
          <w:sz w:val="24"/>
          <w:szCs w:val="24"/>
        </w:rPr>
      </w:pPr>
      <w:r>
        <w:rPr>
          <w:sz w:val="24"/>
          <w:szCs w:val="24"/>
        </w:rPr>
        <w:tab/>
        <w:t>Budget $367,500     Spent to date $95,968</w:t>
      </w:r>
    </w:p>
    <w:p w:rsidR="00582C32" w:rsidRPr="00A9148D" w:rsidRDefault="00582C32" w:rsidP="00582C32">
      <w:pPr>
        <w:pStyle w:val="NoSpacing"/>
        <w:tabs>
          <w:tab w:val="left" w:pos="720"/>
          <w:tab w:val="decimal" w:pos="7920"/>
        </w:tabs>
        <w:rPr>
          <w:sz w:val="24"/>
          <w:szCs w:val="24"/>
        </w:rPr>
      </w:pPr>
    </w:p>
    <w:p w:rsidR="00582C32" w:rsidRPr="00A9148D" w:rsidRDefault="00582C32" w:rsidP="00582C32">
      <w:pPr>
        <w:pStyle w:val="NoSpacing"/>
        <w:numPr>
          <w:ilvl w:val="0"/>
          <w:numId w:val="46"/>
        </w:numPr>
        <w:tabs>
          <w:tab w:val="left" w:pos="720"/>
          <w:tab w:val="decimal" w:pos="7920"/>
        </w:tabs>
        <w:rPr>
          <w:sz w:val="24"/>
          <w:szCs w:val="24"/>
        </w:rPr>
      </w:pPr>
      <w:r w:rsidRPr="00A9148D">
        <w:rPr>
          <w:sz w:val="24"/>
          <w:szCs w:val="24"/>
        </w:rPr>
        <w:t>Central NL Waste Management</w:t>
      </w:r>
      <w:r w:rsidRPr="00A9148D">
        <w:rPr>
          <w:sz w:val="24"/>
          <w:szCs w:val="24"/>
        </w:rPr>
        <w:tab/>
        <w:t>22,800.00</w:t>
      </w:r>
    </w:p>
    <w:p w:rsidR="00582C32" w:rsidRDefault="00582C32" w:rsidP="00582C32">
      <w:pPr>
        <w:pStyle w:val="NoSpacing"/>
        <w:tabs>
          <w:tab w:val="left" w:pos="720"/>
          <w:tab w:val="decimal" w:pos="7920"/>
        </w:tabs>
        <w:rPr>
          <w:sz w:val="24"/>
          <w:szCs w:val="24"/>
        </w:rPr>
      </w:pPr>
      <w:r>
        <w:rPr>
          <w:sz w:val="24"/>
          <w:szCs w:val="24"/>
        </w:rPr>
        <w:tab/>
      </w:r>
      <w:r w:rsidRPr="00A9148D">
        <w:rPr>
          <w:sz w:val="24"/>
          <w:szCs w:val="24"/>
        </w:rPr>
        <w:t>00-430-1000-7008, collection fees for May month</w:t>
      </w:r>
    </w:p>
    <w:p w:rsidR="00582C32" w:rsidRDefault="00582C32" w:rsidP="00582C32">
      <w:pPr>
        <w:pStyle w:val="NoSpacing"/>
        <w:tabs>
          <w:tab w:val="left" w:pos="720"/>
          <w:tab w:val="decimal" w:pos="7920"/>
        </w:tabs>
        <w:rPr>
          <w:sz w:val="24"/>
          <w:szCs w:val="24"/>
        </w:rPr>
      </w:pPr>
      <w:r>
        <w:rPr>
          <w:sz w:val="24"/>
          <w:szCs w:val="24"/>
        </w:rPr>
        <w:tab/>
        <w:t>Budget $273,800     Spent to date $100,953</w:t>
      </w:r>
    </w:p>
    <w:p w:rsidR="00582C32" w:rsidRDefault="00582C32" w:rsidP="00582C32"/>
    <w:p w:rsidR="00582C32" w:rsidRPr="001A08EF" w:rsidRDefault="00582C32" w:rsidP="00582C32">
      <w:pPr>
        <w:pStyle w:val="NoSpacing"/>
        <w:tabs>
          <w:tab w:val="left" w:pos="720"/>
        </w:tabs>
        <w:rPr>
          <w:sz w:val="24"/>
          <w:szCs w:val="24"/>
        </w:rPr>
      </w:pPr>
      <w:r w:rsidRPr="001A08EF">
        <w:rPr>
          <w:sz w:val="24"/>
          <w:szCs w:val="24"/>
        </w:rPr>
        <w:t>Total Operating invoices for approval</w:t>
      </w:r>
      <w:r>
        <w:rPr>
          <w:sz w:val="24"/>
          <w:szCs w:val="24"/>
        </w:rPr>
        <w:tab/>
      </w:r>
      <w:r>
        <w:rPr>
          <w:sz w:val="24"/>
          <w:szCs w:val="24"/>
        </w:rPr>
        <w:tab/>
      </w:r>
      <w:r>
        <w:rPr>
          <w:sz w:val="24"/>
          <w:szCs w:val="24"/>
        </w:rPr>
        <w:tab/>
      </w:r>
      <w:r>
        <w:rPr>
          <w:sz w:val="24"/>
          <w:szCs w:val="24"/>
        </w:rPr>
        <w:tab/>
      </w:r>
      <w:r>
        <w:rPr>
          <w:sz w:val="24"/>
          <w:szCs w:val="24"/>
        </w:rPr>
        <w:tab/>
      </w:r>
      <w:r w:rsidRPr="001A08EF">
        <w:rPr>
          <w:sz w:val="24"/>
          <w:szCs w:val="24"/>
          <w:u w:val="single"/>
        </w:rPr>
        <w:t>$71,749.29</w:t>
      </w:r>
      <w:r>
        <w:rPr>
          <w:sz w:val="24"/>
          <w:szCs w:val="24"/>
        </w:rPr>
        <w:tab/>
      </w:r>
    </w:p>
    <w:p w:rsidR="00582C32" w:rsidRDefault="00582C32" w:rsidP="00582C32"/>
    <w:p w:rsidR="00582C32" w:rsidRDefault="00582C32" w:rsidP="00582C32">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6276C1" w:rsidRDefault="006276C1" w:rsidP="00582C32">
      <w:pPr>
        <w:tabs>
          <w:tab w:val="left" w:pos="-1200"/>
          <w:tab w:val="left" w:pos="-1020"/>
        </w:tabs>
        <w:rPr>
          <w:rFonts w:cs="Arial"/>
          <w:bCs/>
          <w:lang w:val="en-GB"/>
        </w:rPr>
      </w:pPr>
    </w:p>
    <w:p w:rsidR="006276C1" w:rsidRPr="006276C1" w:rsidRDefault="00BA042D" w:rsidP="00582C32">
      <w:pPr>
        <w:tabs>
          <w:tab w:val="left" w:pos="-1200"/>
          <w:tab w:val="left" w:pos="-1020"/>
        </w:tabs>
        <w:rPr>
          <w:rFonts w:cs="Arial"/>
          <w:b/>
          <w:bCs/>
          <w:sz w:val="26"/>
          <w:szCs w:val="26"/>
          <w:lang w:val="en-GB"/>
        </w:rPr>
      </w:pPr>
      <w:r>
        <w:rPr>
          <w:rFonts w:cs="Arial"/>
          <w:b/>
          <w:bCs/>
          <w:sz w:val="26"/>
          <w:szCs w:val="26"/>
          <w:lang w:val="en-GB"/>
        </w:rPr>
        <w:t>Motion #13-174</w:t>
      </w:r>
    </w:p>
    <w:p w:rsidR="006276C1" w:rsidRPr="006276C1" w:rsidRDefault="006276C1" w:rsidP="00582C32">
      <w:pPr>
        <w:tabs>
          <w:tab w:val="left" w:pos="-1200"/>
          <w:tab w:val="left" w:pos="-1020"/>
        </w:tabs>
        <w:rPr>
          <w:rFonts w:cs="Arial"/>
          <w:b/>
          <w:bCs/>
          <w:sz w:val="26"/>
          <w:szCs w:val="26"/>
          <w:lang w:val="en-GB"/>
        </w:rPr>
      </w:pPr>
      <w:r w:rsidRPr="006276C1">
        <w:rPr>
          <w:rFonts w:cs="Arial"/>
          <w:b/>
          <w:bCs/>
          <w:sz w:val="26"/>
          <w:szCs w:val="26"/>
          <w:lang w:val="en-GB"/>
        </w:rPr>
        <w:t>Central Newfoundland Waste Management Invoices</w:t>
      </w:r>
    </w:p>
    <w:p w:rsidR="00582C32" w:rsidRPr="006276C1" w:rsidRDefault="00582C32" w:rsidP="00582C32">
      <w:pPr>
        <w:tabs>
          <w:tab w:val="left" w:pos="-1200"/>
          <w:tab w:val="left" w:pos="-1020"/>
        </w:tabs>
        <w:rPr>
          <w:rFonts w:cs="Arial"/>
          <w:b/>
          <w:bCs/>
          <w:sz w:val="26"/>
          <w:szCs w:val="26"/>
          <w:lang w:val="en-GB"/>
        </w:rPr>
      </w:pPr>
    </w:p>
    <w:p w:rsidR="00582C32" w:rsidRDefault="006276C1" w:rsidP="00582C32">
      <w:pPr>
        <w:pStyle w:val="NoSpacing"/>
        <w:tabs>
          <w:tab w:val="left" w:pos="720"/>
          <w:tab w:val="decimal" w:pos="7920"/>
        </w:tabs>
        <w:rPr>
          <w:rFonts w:cs="Arial"/>
          <w:bCs/>
          <w:sz w:val="24"/>
          <w:szCs w:val="24"/>
          <w:lang w:val="en-GB"/>
        </w:rPr>
      </w:pPr>
      <w:r>
        <w:rPr>
          <w:rFonts w:cs="Arial"/>
          <w:bCs/>
          <w:sz w:val="24"/>
          <w:szCs w:val="24"/>
          <w:lang w:val="en-GB"/>
        </w:rPr>
        <w:t xml:space="preserve">Moved by Councillor Anstey and seconded by </w:t>
      </w:r>
      <w:r w:rsidR="00514646">
        <w:rPr>
          <w:rFonts w:cs="Arial"/>
          <w:bCs/>
          <w:sz w:val="24"/>
          <w:szCs w:val="24"/>
          <w:lang w:val="en-GB"/>
        </w:rPr>
        <w:t>Councillor</w:t>
      </w:r>
      <w:r w:rsidR="00582C32" w:rsidRPr="00CF46B6">
        <w:rPr>
          <w:rFonts w:cs="Arial"/>
          <w:bCs/>
          <w:sz w:val="24"/>
          <w:szCs w:val="24"/>
          <w:lang w:val="en-GB"/>
        </w:rPr>
        <w:t xml:space="preserve"> </w:t>
      </w:r>
      <w:r w:rsidR="00670683">
        <w:rPr>
          <w:rFonts w:cs="Arial"/>
          <w:bCs/>
          <w:sz w:val="24"/>
          <w:szCs w:val="24"/>
          <w:lang w:val="en-GB"/>
        </w:rPr>
        <w:t xml:space="preserve">Oram </w:t>
      </w:r>
      <w:r w:rsidR="00582C32" w:rsidRPr="00CF46B6">
        <w:rPr>
          <w:rFonts w:cs="Arial"/>
          <w:bCs/>
          <w:sz w:val="24"/>
          <w:szCs w:val="24"/>
          <w:lang w:val="en-GB"/>
        </w:rPr>
        <w:t>that the invoices be paid as presented.</w:t>
      </w:r>
    </w:p>
    <w:p w:rsidR="00514646" w:rsidRDefault="00514646" w:rsidP="00582C32">
      <w:pPr>
        <w:pStyle w:val="NoSpacing"/>
        <w:tabs>
          <w:tab w:val="left" w:pos="720"/>
          <w:tab w:val="decimal" w:pos="7920"/>
        </w:tabs>
        <w:rPr>
          <w:rFonts w:cs="Arial"/>
          <w:bCs/>
          <w:sz w:val="24"/>
          <w:szCs w:val="24"/>
          <w:lang w:val="en-GB"/>
        </w:rPr>
      </w:pPr>
    </w:p>
    <w:p w:rsidR="00514646" w:rsidRDefault="00514646" w:rsidP="00514646">
      <w:pPr>
        <w:pStyle w:val="NoSpacing"/>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514646" w:rsidRDefault="00514646" w:rsidP="00514646">
      <w:pPr>
        <w:pStyle w:val="NoSpacing"/>
        <w:rPr>
          <w:rFonts w:cs="Arial"/>
          <w:bCs/>
          <w:sz w:val="24"/>
          <w:szCs w:val="24"/>
          <w:lang w:val="en-GB"/>
        </w:rPr>
      </w:pPr>
    </w:p>
    <w:p w:rsidR="00514646" w:rsidRDefault="00514646" w:rsidP="00514646">
      <w:pPr>
        <w:pStyle w:val="NoSpacing"/>
        <w:rPr>
          <w:rFonts w:cs="Arial"/>
          <w:bCs/>
          <w:sz w:val="24"/>
          <w:szCs w:val="24"/>
          <w:lang w:val="en-GB"/>
        </w:rPr>
      </w:pPr>
      <w:r w:rsidRPr="00514646">
        <w:rPr>
          <w:rFonts w:cs="Arial"/>
          <w:b/>
          <w:bCs/>
          <w:sz w:val="24"/>
          <w:szCs w:val="24"/>
          <w:lang w:val="en-GB"/>
        </w:rPr>
        <w:t>Decision:</w:t>
      </w:r>
      <w:r>
        <w:rPr>
          <w:rFonts w:cs="Arial"/>
          <w:bCs/>
          <w:sz w:val="24"/>
          <w:szCs w:val="24"/>
          <w:lang w:val="en-GB"/>
        </w:rPr>
        <w:tab/>
        <w:t>Motion carried.</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4B3365" w:rsidRPr="004B3365" w:rsidRDefault="004B3365" w:rsidP="004B3365">
      <w:r>
        <w:tab/>
      </w:r>
      <w:proofErr w:type="gramStart"/>
      <w:r>
        <w:t>None.</w:t>
      </w:r>
      <w:proofErr w:type="gramEnd"/>
    </w:p>
    <w:p w:rsidR="00B02E70" w:rsidRDefault="00FC700D" w:rsidP="00AF7289">
      <w:pPr>
        <w:pStyle w:val="Heading1"/>
      </w:pPr>
      <w:r>
        <w:lastRenderedPageBreak/>
        <w:t>8.</w:t>
      </w:r>
      <w:r>
        <w:tab/>
        <w:t>NEW BUSINESS</w:t>
      </w:r>
      <w:r w:rsidR="00AF7289">
        <w:t xml:space="preserve"> </w:t>
      </w:r>
    </w:p>
    <w:p w:rsidR="008C2DD8" w:rsidRDefault="00BA042D" w:rsidP="00BA042D">
      <w:pPr>
        <w:pStyle w:val="Heading3"/>
      </w:pPr>
      <w:r>
        <w:t>Gander Day Fireworks Tender</w:t>
      </w:r>
    </w:p>
    <w:p w:rsidR="00BA042D" w:rsidRDefault="00BA042D" w:rsidP="008C2DD8"/>
    <w:p w:rsidR="00BA042D" w:rsidRDefault="00BA042D" w:rsidP="008C2DD8">
      <w:r>
        <w:t>The Town called a tender for provision of fireworks for Gander Day and one bid was received.</w:t>
      </w:r>
    </w:p>
    <w:p w:rsidR="00BA042D" w:rsidRDefault="00BA042D" w:rsidP="008C2DD8"/>
    <w:p w:rsidR="00BA042D" w:rsidRPr="00BA042D" w:rsidRDefault="00BA042D" w:rsidP="008C2DD8">
      <w:pPr>
        <w:rPr>
          <w:b/>
          <w:sz w:val="26"/>
          <w:szCs w:val="26"/>
        </w:rPr>
      </w:pPr>
      <w:r w:rsidRPr="00BA042D">
        <w:rPr>
          <w:b/>
          <w:sz w:val="26"/>
          <w:szCs w:val="26"/>
        </w:rPr>
        <w:t>Motion #13-175</w:t>
      </w:r>
    </w:p>
    <w:p w:rsidR="00BA042D" w:rsidRPr="00BA042D" w:rsidRDefault="00BA042D" w:rsidP="008C2DD8">
      <w:pPr>
        <w:rPr>
          <w:b/>
          <w:sz w:val="26"/>
          <w:szCs w:val="26"/>
        </w:rPr>
      </w:pPr>
      <w:r w:rsidRPr="00BA042D">
        <w:rPr>
          <w:b/>
          <w:sz w:val="26"/>
          <w:szCs w:val="26"/>
        </w:rPr>
        <w:t>Gander Day Fireworks Tender</w:t>
      </w:r>
    </w:p>
    <w:p w:rsidR="00670683" w:rsidRDefault="00670683" w:rsidP="008C2DD8"/>
    <w:p w:rsidR="00670683" w:rsidRDefault="00BA042D" w:rsidP="008C2DD8">
      <w:r>
        <w:t xml:space="preserve">Moved by </w:t>
      </w:r>
      <w:proofErr w:type="spellStart"/>
      <w:r>
        <w:t>Councillor</w:t>
      </w:r>
      <w:proofErr w:type="spellEnd"/>
      <w:r>
        <w:t xml:space="preserve"> Parrott and seconded by Deputy Mayor Tucker that the Town award the tender for the Festival of Flight Fireworks Display to Fireworks FX</w:t>
      </w:r>
      <w:r w:rsidR="00D87F4C">
        <w:t xml:space="preserve"> at a price of $15,999.67, HST inclusive.</w:t>
      </w:r>
    </w:p>
    <w:p w:rsidR="00D87F4C" w:rsidRDefault="00D87F4C" w:rsidP="008C2DD8"/>
    <w:p w:rsidR="00D87F4C" w:rsidRDefault="00B920C2" w:rsidP="008C2DD8">
      <w:r>
        <w:tab/>
      </w:r>
      <w:r>
        <w:tab/>
        <w:t xml:space="preserve">In </w:t>
      </w:r>
      <w:proofErr w:type="spellStart"/>
      <w:r>
        <w:t>Favour</w:t>
      </w:r>
      <w:proofErr w:type="spellEnd"/>
      <w:r>
        <w:t>:</w:t>
      </w:r>
      <w:r>
        <w:tab/>
        <w:t>6</w:t>
      </w:r>
      <w:r>
        <w:tab/>
        <w:t>Opposing:</w:t>
      </w:r>
      <w:r>
        <w:tab/>
        <w:t>0</w:t>
      </w:r>
    </w:p>
    <w:p w:rsidR="00B920C2" w:rsidRDefault="00B920C2" w:rsidP="008C2DD8"/>
    <w:p w:rsidR="001D21A9" w:rsidRDefault="00B920C2" w:rsidP="008C2DD8">
      <w:r w:rsidRPr="00B920C2">
        <w:rPr>
          <w:b/>
        </w:rPr>
        <w:t>Decision:</w:t>
      </w:r>
      <w:r>
        <w:tab/>
        <w:t>Motion carried.</w:t>
      </w:r>
    </w:p>
    <w:p w:rsidR="00417E97" w:rsidRDefault="00417E97" w:rsidP="008C2DD8">
      <w:pPr>
        <w:rPr>
          <w:b/>
          <w:sz w:val="26"/>
          <w:szCs w:val="26"/>
        </w:rPr>
      </w:pPr>
    </w:p>
    <w:p w:rsidR="00552A0A" w:rsidRPr="00552A0A" w:rsidRDefault="00552A0A" w:rsidP="008F546D">
      <w:pPr>
        <w:pStyle w:val="Heading3"/>
      </w:pPr>
      <w:r w:rsidRPr="00552A0A">
        <w:t>Cobb’s Pond Change Order #4</w:t>
      </w:r>
    </w:p>
    <w:p w:rsidR="00552A0A" w:rsidRDefault="00552A0A" w:rsidP="008C2DD8"/>
    <w:p w:rsidR="00417E97" w:rsidRDefault="00417E97" w:rsidP="00417E97">
      <w:r>
        <w:t>The Town has received change order #4 from LSG Construction Ltd. for the Cobb’s Pond Redevelopment project in the amount of $39,469.33, HST included.  It is for underground installation of electrical services to the buildings.  When the buildings were taken out of the main contract and tendered separately the electrical service connection was not included in either contract.</w:t>
      </w:r>
    </w:p>
    <w:p w:rsidR="00417E97" w:rsidRDefault="00417E97" w:rsidP="00417E97"/>
    <w:p w:rsidR="00417E97" w:rsidRPr="00552A0A" w:rsidRDefault="00417E97" w:rsidP="00417E97">
      <w:pPr>
        <w:rPr>
          <w:b/>
          <w:sz w:val="26"/>
          <w:szCs w:val="26"/>
        </w:rPr>
      </w:pPr>
      <w:r w:rsidRPr="00552A0A">
        <w:rPr>
          <w:b/>
          <w:sz w:val="26"/>
          <w:szCs w:val="26"/>
        </w:rPr>
        <w:t>Motion #13-176</w:t>
      </w:r>
    </w:p>
    <w:p w:rsidR="00417E97" w:rsidRPr="00552A0A" w:rsidRDefault="00417E97" w:rsidP="00417E97">
      <w:pPr>
        <w:rPr>
          <w:b/>
          <w:sz w:val="26"/>
          <w:szCs w:val="26"/>
        </w:rPr>
      </w:pPr>
      <w:r w:rsidRPr="00552A0A">
        <w:rPr>
          <w:b/>
          <w:sz w:val="26"/>
          <w:szCs w:val="26"/>
        </w:rPr>
        <w:t>Cobb’s Pond Change Order #4</w:t>
      </w:r>
    </w:p>
    <w:p w:rsidR="00417E97" w:rsidRDefault="00417E97" w:rsidP="00417E97"/>
    <w:p w:rsidR="00417E97" w:rsidRDefault="00417E97" w:rsidP="00417E97">
      <w:r>
        <w:t xml:space="preserve">Moved by </w:t>
      </w:r>
      <w:proofErr w:type="spellStart"/>
      <w:r>
        <w:t>Councillor</w:t>
      </w:r>
      <w:proofErr w:type="spellEnd"/>
      <w:r>
        <w:t xml:space="preserve"> Anstey and seconded by </w:t>
      </w:r>
      <w:proofErr w:type="spellStart"/>
      <w:r>
        <w:t>Councillor</w:t>
      </w:r>
      <w:proofErr w:type="spellEnd"/>
      <w:r>
        <w:t xml:space="preserve"> Parrott that the Town approve Change Order #4 from LSG Construction Ltd. in the amount of $39,469.33, HST included.</w:t>
      </w:r>
    </w:p>
    <w:p w:rsidR="00417E97" w:rsidRDefault="00417E97" w:rsidP="00417E97"/>
    <w:p w:rsidR="00417E97" w:rsidRDefault="00417E97" w:rsidP="00417E97">
      <w:r>
        <w:tab/>
      </w:r>
      <w:r>
        <w:tab/>
        <w:t xml:space="preserve">In </w:t>
      </w:r>
      <w:proofErr w:type="spellStart"/>
      <w:r>
        <w:t>Favour</w:t>
      </w:r>
      <w:proofErr w:type="spellEnd"/>
      <w:r>
        <w:t>:</w:t>
      </w:r>
      <w:r>
        <w:tab/>
        <w:t>6</w:t>
      </w:r>
      <w:r>
        <w:tab/>
        <w:t>Opposing:</w:t>
      </w:r>
      <w:r>
        <w:tab/>
        <w:t>0</w:t>
      </w:r>
    </w:p>
    <w:p w:rsidR="00417E97" w:rsidRDefault="00417E97" w:rsidP="00417E97"/>
    <w:p w:rsidR="00417E97" w:rsidRPr="00D817BA" w:rsidRDefault="00417E97" w:rsidP="00417E97">
      <w:r w:rsidRPr="00417E97">
        <w:rPr>
          <w:b/>
        </w:rPr>
        <w:t>Decision:</w:t>
      </w:r>
      <w:r w:rsidRPr="00417E97">
        <w:rPr>
          <w:b/>
        </w:rPr>
        <w:tab/>
      </w:r>
      <w:r>
        <w:t>Motion carried.</w:t>
      </w:r>
    </w:p>
    <w:p w:rsidR="00D3319F" w:rsidRDefault="00D3319F" w:rsidP="008C2DD8"/>
    <w:p w:rsidR="00D3319F" w:rsidRDefault="004D32D9" w:rsidP="008F546D">
      <w:pPr>
        <w:pStyle w:val="Heading3"/>
      </w:pPr>
      <w:r>
        <w:t>Cobb’s Pond Buildings Tender</w:t>
      </w:r>
    </w:p>
    <w:p w:rsidR="004D32D9" w:rsidRDefault="004D32D9" w:rsidP="008C2DD8"/>
    <w:p w:rsidR="004D32D9" w:rsidRDefault="004D32D9" w:rsidP="008C2DD8">
      <w:r>
        <w:t>Tender were</w:t>
      </w:r>
      <w:r w:rsidR="000F3C31">
        <w:t xml:space="preserve"> called for the construction of two buildings at Cobb’s Pond Rotary Park and three bids were received.  The lowest bid that met the tender specifications was submitted by R &amp; D Construction Ltd. in the amount of $738,000 plus HST.</w:t>
      </w:r>
    </w:p>
    <w:p w:rsidR="000F3C31" w:rsidRDefault="000F3C31" w:rsidP="008C2DD8"/>
    <w:p w:rsidR="000F3C31" w:rsidRDefault="000F3C31" w:rsidP="008C2DD8">
      <w:r>
        <w:lastRenderedPageBreak/>
        <w:t>This price is $322,191 over the pre-tender estimate and there have been extensive discussions as to whether or not to proceed with awarding of the tender.  If the tender is awarded now the total project will be $12,000 over budget.  It is currently about 80% complete and there are not any more significant change orders expected at this point.</w:t>
      </w:r>
    </w:p>
    <w:p w:rsidR="000F3C31" w:rsidRDefault="000F3C31" w:rsidP="008C2DD8"/>
    <w:p w:rsidR="000F3C31" w:rsidRDefault="000F3C31" w:rsidP="008C2DD8">
      <w:r>
        <w:t>The Province has indicated that the Town will be able to reallocate savings on other cost shared projects to cover budget overruns on the Cobb’s Pond project.  Savings to date on the tenders that have been awarded for cost shared projects are $146,000.</w:t>
      </w:r>
    </w:p>
    <w:p w:rsidR="000F3C31" w:rsidRDefault="000F3C31" w:rsidP="008C2DD8"/>
    <w:p w:rsidR="000F3C31" w:rsidRPr="000F3C31" w:rsidRDefault="000F3C31" w:rsidP="008C2DD8">
      <w:pPr>
        <w:rPr>
          <w:b/>
          <w:sz w:val="26"/>
          <w:szCs w:val="26"/>
        </w:rPr>
      </w:pPr>
      <w:r w:rsidRPr="000F3C31">
        <w:rPr>
          <w:b/>
          <w:sz w:val="26"/>
          <w:szCs w:val="26"/>
        </w:rPr>
        <w:t>Motion #13-177</w:t>
      </w:r>
    </w:p>
    <w:p w:rsidR="000F3C31" w:rsidRDefault="000F3C31" w:rsidP="008C2DD8">
      <w:pPr>
        <w:rPr>
          <w:b/>
          <w:sz w:val="26"/>
          <w:szCs w:val="26"/>
        </w:rPr>
      </w:pPr>
      <w:r w:rsidRPr="000F3C31">
        <w:rPr>
          <w:b/>
          <w:sz w:val="26"/>
          <w:szCs w:val="26"/>
        </w:rPr>
        <w:t>Cobb’s Pond Buildings Tender</w:t>
      </w:r>
    </w:p>
    <w:p w:rsidR="000F3C31" w:rsidRDefault="000F3C31" w:rsidP="008C2DD8">
      <w:pPr>
        <w:rPr>
          <w:b/>
          <w:sz w:val="26"/>
          <w:szCs w:val="26"/>
        </w:rPr>
      </w:pPr>
    </w:p>
    <w:p w:rsidR="000F3C31" w:rsidRDefault="000F3C31" w:rsidP="008C2DD8">
      <w:r>
        <w:t xml:space="preserve">Moved by </w:t>
      </w:r>
      <w:proofErr w:type="spellStart"/>
      <w:r>
        <w:t>Councillor</w:t>
      </w:r>
      <w:proofErr w:type="spellEnd"/>
      <w:r>
        <w:t xml:space="preserve"> Anstey and seconded by Deputy Mayor Tucker that the tender for construction of the Cobb’s Pond Rotary Park maintenance building and operational building be awarded to R &amp; D Construction Ltd. at a price of $833,940, HST inclusive.</w:t>
      </w:r>
    </w:p>
    <w:p w:rsidR="000F3C31" w:rsidRDefault="000F3C31" w:rsidP="008C2DD8"/>
    <w:p w:rsidR="000F3C31" w:rsidRDefault="000F3C31" w:rsidP="008C2DD8">
      <w:r>
        <w:tab/>
      </w:r>
      <w:r>
        <w:tab/>
        <w:t xml:space="preserve">In </w:t>
      </w:r>
      <w:proofErr w:type="spellStart"/>
      <w:r>
        <w:t>Favour</w:t>
      </w:r>
      <w:proofErr w:type="spellEnd"/>
      <w:r>
        <w:t>:</w:t>
      </w:r>
      <w:r>
        <w:tab/>
        <w:t>5</w:t>
      </w:r>
      <w:r>
        <w:tab/>
        <w:t>Opposing:</w:t>
      </w:r>
      <w:r>
        <w:tab/>
        <w:t xml:space="preserve">1 – </w:t>
      </w:r>
      <w:proofErr w:type="spellStart"/>
      <w:r>
        <w:t>Councillor</w:t>
      </w:r>
      <w:proofErr w:type="spellEnd"/>
      <w:r>
        <w:t xml:space="preserve"> Oram</w:t>
      </w:r>
    </w:p>
    <w:p w:rsidR="000F3C31" w:rsidRDefault="000F3C31" w:rsidP="008C2DD8"/>
    <w:p w:rsidR="000F3C31" w:rsidRDefault="000F3C31" w:rsidP="008C2DD8">
      <w:r w:rsidRPr="000F3C31">
        <w:rPr>
          <w:b/>
        </w:rPr>
        <w:t>Decision:</w:t>
      </w:r>
      <w:r>
        <w:tab/>
        <w:t>Motion carried.</w:t>
      </w:r>
    </w:p>
    <w:p w:rsidR="000F3C31" w:rsidRDefault="000F3C31" w:rsidP="008C2DD8"/>
    <w:p w:rsidR="0031139F" w:rsidRDefault="0031139F" w:rsidP="0031139F">
      <w:pPr>
        <w:pStyle w:val="Heading3"/>
      </w:pPr>
      <w:r>
        <w:t>Town Hall Parking Lot Repaving Tender</w:t>
      </w:r>
    </w:p>
    <w:p w:rsidR="0031139F" w:rsidRPr="0031139F" w:rsidRDefault="0031139F" w:rsidP="0031139F"/>
    <w:p w:rsidR="0031139F" w:rsidRDefault="0031139F" w:rsidP="0031139F">
      <w:r>
        <w:t xml:space="preserve">The Town called a tender for the repaving of the Town Hall parking lots and one bid was received from B &amp; M </w:t>
      </w:r>
      <w:proofErr w:type="gramStart"/>
      <w:r>
        <w:t>Paving(</w:t>
      </w:r>
      <w:proofErr w:type="gramEnd"/>
      <w:r>
        <w:t>1983) Ltd. in the amount of $164,737.05, HST inclusive.  The project is $28,000 over budget.  Council had included some improvements to the entrance in the tender and the contractor will be advised that these improvements are being dropped from the project in order to reduce the cost.</w:t>
      </w:r>
    </w:p>
    <w:p w:rsidR="0031139F" w:rsidRDefault="0031139F" w:rsidP="0031139F"/>
    <w:p w:rsidR="007D6B39" w:rsidRPr="00893E2E" w:rsidRDefault="007D6B39" w:rsidP="0031139F">
      <w:pPr>
        <w:rPr>
          <w:b/>
          <w:sz w:val="26"/>
          <w:szCs w:val="26"/>
        </w:rPr>
      </w:pPr>
      <w:r w:rsidRPr="00893E2E">
        <w:rPr>
          <w:b/>
          <w:sz w:val="26"/>
          <w:szCs w:val="26"/>
        </w:rPr>
        <w:t>Motion #13-178</w:t>
      </w:r>
    </w:p>
    <w:p w:rsidR="00893E2E" w:rsidRPr="00893E2E" w:rsidRDefault="00893E2E" w:rsidP="0031139F">
      <w:pPr>
        <w:rPr>
          <w:b/>
          <w:sz w:val="26"/>
          <w:szCs w:val="26"/>
        </w:rPr>
      </w:pPr>
      <w:r w:rsidRPr="00893E2E">
        <w:rPr>
          <w:b/>
          <w:sz w:val="26"/>
          <w:szCs w:val="26"/>
        </w:rPr>
        <w:t>Town Hall Parking Lot Repaving Tender</w:t>
      </w:r>
    </w:p>
    <w:p w:rsidR="007D6B39" w:rsidRDefault="007D6B39" w:rsidP="0031139F"/>
    <w:p w:rsidR="0031139F" w:rsidRDefault="00893E2E" w:rsidP="0031139F">
      <w:r>
        <w:t xml:space="preserve">Moved by </w:t>
      </w:r>
      <w:proofErr w:type="spellStart"/>
      <w:r>
        <w:t>Councillor</w:t>
      </w:r>
      <w:proofErr w:type="spellEnd"/>
      <w:r>
        <w:t xml:space="preserve"> Anstey and seconded by </w:t>
      </w:r>
      <w:proofErr w:type="spellStart"/>
      <w:r>
        <w:t>Councillor</w:t>
      </w:r>
      <w:proofErr w:type="spellEnd"/>
      <w:r>
        <w:t xml:space="preserve"> Parrott</w:t>
      </w:r>
      <w:r w:rsidR="0031139F">
        <w:t xml:space="preserve"> that the Town award the tender for the Repaving of the Town Hall Parking Lots to B &amp; M </w:t>
      </w:r>
      <w:proofErr w:type="gramStart"/>
      <w:r w:rsidR="0031139F">
        <w:t>Paving(</w:t>
      </w:r>
      <w:proofErr w:type="gramEnd"/>
      <w:r w:rsidR="0031139F">
        <w:t>1983) Ltd. at a cost of $164,737.05, HST inclusive.</w:t>
      </w:r>
    </w:p>
    <w:p w:rsidR="00893E2E" w:rsidRDefault="00893E2E" w:rsidP="0031139F"/>
    <w:p w:rsidR="00893E2E" w:rsidRDefault="00893E2E" w:rsidP="0031139F">
      <w:r>
        <w:tab/>
      </w:r>
      <w:r>
        <w:tab/>
        <w:t xml:space="preserve">In </w:t>
      </w:r>
      <w:proofErr w:type="spellStart"/>
      <w:r>
        <w:t>Favour</w:t>
      </w:r>
      <w:proofErr w:type="spellEnd"/>
      <w:r>
        <w:t>:</w:t>
      </w:r>
      <w:r>
        <w:tab/>
        <w:t>6</w:t>
      </w:r>
      <w:r>
        <w:tab/>
        <w:t>Opposing:</w:t>
      </w:r>
      <w:r>
        <w:tab/>
        <w:t>0</w:t>
      </w:r>
    </w:p>
    <w:p w:rsidR="00893E2E" w:rsidRDefault="00893E2E" w:rsidP="0031139F"/>
    <w:p w:rsidR="00893E2E" w:rsidRDefault="00893E2E" w:rsidP="0031139F">
      <w:r w:rsidRPr="00893E2E">
        <w:rPr>
          <w:b/>
        </w:rPr>
        <w:t>Decision:</w:t>
      </w:r>
      <w:r>
        <w:tab/>
        <w:t>Motion carried.</w:t>
      </w:r>
    </w:p>
    <w:p w:rsidR="0031139F" w:rsidRDefault="0031139F" w:rsidP="0031139F"/>
    <w:p w:rsidR="0031139F" w:rsidRDefault="0031139F" w:rsidP="0031139F">
      <w:r>
        <w:t>This project is being funded under the Multi Year Capital Works Program with the Province contributing 70% and the Town 30% of the funding.</w:t>
      </w:r>
    </w:p>
    <w:p w:rsidR="00893E2E" w:rsidRDefault="00893E2E" w:rsidP="0031139F"/>
    <w:p w:rsidR="000F3C31" w:rsidRPr="000F3C31" w:rsidRDefault="000F3C31" w:rsidP="008C2DD8">
      <w:bookmarkStart w:id="0" w:name="_GoBack"/>
      <w:bookmarkEnd w:id="0"/>
    </w:p>
    <w:p w:rsidR="007E0D19" w:rsidRDefault="005646BE"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893E2E">
        <w:rPr>
          <w:b/>
          <w:sz w:val="26"/>
          <w:szCs w:val="26"/>
        </w:rPr>
        <w:t>179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9555F5">
        <w:t>Councillor</w:t>
      </w:r>
      <w:proofErr w:type="spellEnd"/>
      <w:r w:rsidR="009555F5">
        <w:t xml:space="preserve"> </w:t>
      </w:r>
      <w:r w:rsidR="00893E2E">
        <w:t>Anstey</w:t>
      </w:r>
      <w:r w:rsidR="002F1039">
        <w:t xml:space="preserve"> </w:t>
      </w:r>
      <w:r>
        <w:t xml:space="preserve">and seconded </w:t>
      </w:r>
      <w:r w:rsidR="003E4CC8">
        <w:t xml:space="preserve">by </w:t>
      </w:r>
      <w:r w:rsidR="00893E2E">
        <w:t>Deputy Mayor Tucker</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893E2E">
        <w:t>6</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893E2E">
        <w:t xml:space="preserve"> 6</w:t>
      </w:r>
      <w:r w:rsidR="00FC4E11">
        <w:t>:</w:t>
      </w:r>
      <w:r w:rsidR="006B5874">
        <w:t>0</w:t>
      </w:r>
      <w:r w:rsidR="00893E2E">
        <w:t>5</w:t>
      </w:r>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C84D12">
      <w:pPr>
        <w:rPr>
          <w:b/>
        </w:rPr>
      </w:pPr>
      <w:r w:rsidRPr="00C84D1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B3A" w:rsidRDefault="005F3B3A" w:rsidP="007E0D19">
      <w:r>
        <w:separator/>
      </w:r>
    </w:p>
  </w:endnote>
  <w:endnote w:type="continuationSeparator" w:id="0">
    <w:p w:rsidR="005F3B3A" w:rsidRDefault="005F3B3A"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B3A" w:rsidRDefault="005F3B3A" w:rsidP="007E0D19">
      <w:r>
        <w:separator/>
      </w:r>
    </w:p>
  </w:footnote>
  <w:footnote w:type="continuationSeparator" w:id="0">
    <w:p w:rsidR="005F3B3A" w:rsidRDefault="005F3B3A"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68E" w:rsidRPr="007E0D19" w:rsidRDefault="00D8668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July 3,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C84D12" w:rsidRPr="007E0D19">
          <w:rPr>
            <w:b/>
            <w:i/>
            <w:color w:val="7F7F7F" w:themeColor="text1" w:themeTint="80"/>
          </w:rPr>
          <w:fldChar w:fldCharType="begin"/>
        </w:r>
        <w:r w:rsidRPr="007E0D19">
          <w:rPr>
            <w:b/>
            <w:i/>
            <w:color w:val="7F7F7F" w:themeColor="text1" w:themeTint="80"/>
          </w:rPr>
          <w:instrText xml:space="preserve"> PAGE </w:instrText>
        </w:r>
        <w:r w:rsidR="00C84D12" w:rsidRPr="007E0D19">
          <w:rPr>
            <w:b/>
            <w:i/>
            <w:color w:val="7F7F7F" w:themeColor="text1" w:themeTint="80"/>
          </w:rPr>
          <w:fldChar w:fldCharType="separate"/>
        </w:r>
        <w:r w:rsidR="00263C88">
          <w:rPr>
            <w:b/>
            <w:i/>
            <w:noProof/>
            <w:color w:val="7F7F7F" w:themeColor="text1" w:themeTint="80"/>
          </w:rPr>
          <w:t>22</w:t>
        </w:r>
        <w:r w:rsidR="00C84D12" w:rsidRPr="007E0D19">
          <w:rPr>
            <w:b/>
            <w:i/>
            <w:color w:val="7F7F7F" w:themeColor="text1" w:themeTint="80"/>
          </w:rPr>
          <w:fldChar w:fldCharType="end"/>
        </w:r>
        <w:r w:rsidRPr="007E0D19">
          <w:rPr>
            <w:b/>
            <w:i/>
            <w:color w:val="7F7F7F" w:themeColor="text1" w:themeTint="80"/>
          </w:rPr>
          <w:t xml:space="preserve"> of </w:t>
        </w:r>
        <w:r w:rsidR="00C84D12" w:rsidRPr="007E0D19">
          <w:rPr>
            <w:b/>
            <w:i/>
            <w:color w:val="7F7F7F" w:themeColor="text1" w:themeTint="80"/>
          </w:rPr>
          <w:fldChar w:fldCharType="begin"/>
        </w:r>
        <w:r w:rsidRPr="007E0D19">
          <w:rPr>
            <w:b/>
            <w:i/>
            <w:color w:val="7F7F7F" w:themeColor="text1" w:themeTint="80"/>
          </w:rPr>
          <w:instrText xml:space="preserve"> NUMPAGES  </w:instrText>
        </w:r>
        <w:r w:rsidR="00C84D12" w:rsidRPr="007E0D19">
          <w:rPr>
            <w:b/>
            <w:i/>
            <w:color w:val="7F7F7F" w:themeColor="text1" w:themeTint="80"/>
          </w:rPr>
          <w:fldChar w:fldCharType="separate"/>
        </w:r>
        <w:r w:rsidR="00263C88">
          <w:rPr>
            <w:b/>
            <w:i/>
            <w:noProof/>
            <w:color w:val="7F7F7F" w:themeColor="text1" w:themeTint="80"/>
          </w:rPr>
          <w:t>22</w:t>
        </w:r>
        <w:r w:rsidR="00C84D12" w:rsidRPr="007E0D19">
          <w:rPr>
            <w:b/>
            <w:i/>
            <w:color w:val="7F7F7F" w:themeColor="text1" w:themeTint="80"/>
          </w:rPr>
          <w:fldChar w:fldCharType="end"/>
        </w:r>
      </w:sdtContent>
    </w:sdt>
  </w:p>
  <w:p w:rsidR="00D8668E" w:rsidRPr="00C22809" w:rsidRDefault="00D8668E">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68E" w:rsidRPr="00C20CB1" w:rsidRDefault="00D8668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8668E" w:rsidRPr="001169EB" w:rsidRDefault="00D8668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8668E" w:rsidRPr="001169EB" w:rsidRDefault="00D8668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3, 2013 @ 4:30 p</w:t>
    </w:r>
    <w:r w:rsidRPr="001169EB">
      <w:rPr>
        <w:rFonts w:cs="Arial"/>
        <w:b/>
        <w:sz w:val="28"/>
        <w:szCs w:val="28"/>
      </w:rPr>
      <w:t>m</w:t>
    </w:r>
  </w:p>
  <w:p w:rsidR="00D8668E" w:rsidRDefault="00D8668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03786"/>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B0C22"/>
    <w:multiLevelType w:val="hybridMultilevel"/>
    <w:tmpl w:val="40A8E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32800"/>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811A4C"/>
    <w:multiLevelType w:val="hybridMultilevel"/>
    <w:tmpl w:val="F356B2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8D6AD6"/>
    <w:multiLevelType w:val="hybridMultilevel"/>
    <w:tmpl w:val="AB0EE756"/>
    <w:lvl w:ilvl="0" w:tplc="F5F0AABE">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7E6112B4"/>
    <w:multiLevelType w:val="hybridMultilevel"/>
    <w:tmpl w:val="8F983E0E"/>
    <w:lvl w:ilvl="0" w:tplc="6BFE45C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7FC1562A"/>
    <w:multiLevelType w:val="hybridMultilevel"/>
    <w:tmpl w:val="DDE65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7"/>
  </w:num>
  <w:num w:numId="3">
    <w:abstractNumId w:val="35"/>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
  </w:num>
  <w:num w:numId="7">
    <w:abstractNumId w:val="7"/>
  </w:num>
  <w:num w:numId="8">
    <w:abstractNumId w:val="0"/>
  </w:num>
  <w:num w:numId="9">
    <w:abstractNumId w:val="42"/>
  </w:num>
  <w:num w:numId="10">
    <w:abstractNumId w:val="30"/>
  </w:num>
  <w:num w:numId="11">
    <w:abstractNumId w:val="28"/>
  </w:num>
  <w:num w:numId="12">
    <w:abstractNumId w:val="34"/>
  </w:num>
  <w:num w:numId="13">
    <w:abstractNumId w:val="38"/>
  </w:num>
  <w:num w:numId="14">
    <w:abstractNumId w:val="37"/>
  </w:num>
  <w:num w:numId="15">
    <w:abstractNumId w:val="31"/>
  </w:num>
  <w:num w:numId="16">
    <w:abstractNumId w:val="27"/>
  </w:num>
  <w:num w:numId="17">
    <w:abstractNumId w:val="4"/>
  </w:num>
  <w:num w:numId="18">
    <w:abstractNumId w:val="9"/>
  </w:num>
  <w:num w:numId="19">
    <w:abstractNumId w:val="19"/>
  </w:num>
  <w:num w:numId="20">
    <w:abstractNumId w:val="18"/>
  </w:num>
  <w:num w:numId="21">
    <w:abstractNumId w:val="25"/>
  </w:num>
  <w:num w:numId="22">
    <w:abstractNumId w:val="32"/>
  </w:num>
  <w:num w:numId="23">
    <w:abstractNumId w:val="12"/>
  </w:num>
  <w:num w:numId="24">
    <w:abstractNumId w:val="41"/>
  </w:num>
  <w:num w:numId="25">
    <w:abstractNumId w:val="24"/>
  </w:num>
  <w:num w:numId="26">
    <w:abstractNumId w:val="15"/>
  </w:num>
  <w:num w:numId="27">
    <w:abstractNumId w:val="1"/>
  </w:num>
  <w:num w:numId="28">
    <w:abstractNumId w:val="13"/>
  </w:num>
  <w:num w:numId="29">
    <w:abstractNumId w:val="10"/>
  </w:num>
  <w:num w:numId="30">
    <w:abstractNumId w:val="5"/>
  </w:num>
  <w:num w:numId="31">
    <w:abstractNumId w:val="20"/>
  </w:num>
  <w:num w:numId="32">
    <w:abstractNumId w:val="16"/>
  </w:num>
  <w:num w:numId="33">
    <w:abstractNumId w:val="40"/>
  </w:num>
  <w:num w:numId="34">
    <w:abstractNumId w:val="2"/>
  </w:num>
  <w:num w:numId="35">
    <w:abstractNumId w:val="43"/>
  </w:num>
  <w:num w:numId="36">
    <w:abstractNumId w:val="14"/>
  </w:num>
  <w:num w:numId="37">
    <w:abstractNumId w:val="22"/>
  </w:num>
  <w:num w:numId="38">
    <w:abstractNumId w:val="36"/>
  </w:num>
  <w:num w:numId="39">
    <w:abstractNumId w:val="21"/>
  </w:num>
  <w:num w:numId="40">
    <w:abstractNumId w:val="6"/>
  </w:num>
  <w:num w:numId="41">
    <w:abstractNumId w:val="11"/>
  </w:num>
  <w:num w:numId="42">
    <w:abstractNumId w:val="26"/>
  </w:num>
  <w:num w:numId="43">
    <w:abstractNumId w:val="44"/>
  </w:num>
  <w:num w:numId="44">
    <w:abstractNumId w:val="8"/>
  </w:num>
  <w:num w:numId="45">
    <w:abstractNumId w:val="39"/>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48E5"/>
    <w:rsid w:val="000252B3"/>
    <w:rsid w:val="00025C9E"/>
    <w:rsid w:val="000301A7"/>
    <w:rsid w:val="000309AC"/>
    <w:rsid w:val="0003131A"/>
    <w:rsid w:val="000342C1"/>
    <w:rsid w:val="000344F2"/>
    <w:rsid w:val="00034581"/>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50B1"/>
    <w:rsid w:val="0007691D"/>
    <w:rsid w:val="00076B29"/>
    <w:rsid w:val="00076B5A"/>
    <w:rsid w:val="00080622"/>
    <w:rsid w:val="00080DDE"/>
    <w:rsid w:val="00081237"/>
    <w:rsid w:val="000816CF"/>
    <w:rsid w:val="00082300"/>
    <w:rsid w:val="00082483"/>
    <w:rsid w:val="000859EF"/>
    <w:rsid w:val="000866A0"/>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53CF"/>
    <w:rsid w:val="000F5CFB"/>
    <w:rsid w:val="00100274"/>
    <w:rsid w:val="00101870"/>
    <w:rsid w:val="001018AF"/>
    <w:rsid w:val="0010190D"/>
    <w:rsid w:val="001020F5"/>
    <w:rsid w:val="00102846"/>
    <w:rsid w:val="00103646"/>
    <w:rsid w:val="001048A9"/>
    <w:rsid w:val="00105AB2"/>
    <w:rsid w:val="00106CC2"/>
    <w:rsid w:val="001101EA"/>
    <w:rsid w:val="00112B9A"/>
    <w:rsid w:val="0011392C"/>
    <w:rsid w:val="00115E14"/>
    <w:rsid w:val="0011668F"/>
    <w:rsid w:val="00116A36"/>
    <w:rsid w:val="00120752"/>
    <w:rsid w:val="00124599"/>
    <w:rsid w:val="00125096"/>
    <w:rsid w:val="00125C98"/>
    <w:rsid w:val="00126E8B"/>
    <w:rsid w:val="001300D7"/>
    <w:rsid w:val="0013031E"/>
    <w:rsid w:val="00130EF4"/>
    <w:rsid w:val="001327BE"/>
    <w:rsid w:val="00132ED3"/>
    <w:rsid w:val="00135FDD"/>
    <w:rsid w:val="00136231"/>
    <w:rsid w:val="00137060"/>
    <w:rsid w:val="00137FAE"/>
    <w:rsid w:val="00140129"/>
    <w:rsid w:val="001412D6"/>
    <w:rsid w:val="00141658"/>
    <w:rsid w:val="00143416"/>
    <w:rsid w:val="00143C75"/>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50BA"/>
    <w:rsid w:val="001C5C67"/>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294"/>
    <w:rsid w:val="00220BAA"/>
    <w:rsid w:val="00222291"/>
    <w:rsid w:val="00223696"/>
    <w:rsid w:val="002254D6"/>
    <w:rsid w:val="00225699"/>
    <w:rsid w:val="00226A85"/>
    <w:rsid w:val="00226D37"/>
    <w:rsid w:val="00226FBD"/>
    <w:rsid w:val="002278DD"/>
    <w:rsid w:val="00227E54"/>
    <w:rsid w:val="0023096D"/>
    <w:rsid w:val="0023253E"/>
    <w:rsid w:val="002326CB"/>
    <w:rsid w:val="00233437"/>
    <w:rsid w:val="00233599"/>
    <w:rsid w:val="0023459A"/>
    <w:rsid w:val="002353E4"/>
    <w:rsid w:val="002358B2"/>
    <w:rsid w:val="002362D1"/>
    <w:rsid w:val="00240491"/>
    <w:rsid w:val="00240FB0"/>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5C19"/>
    <w:rsid w:val="00296851"/>
    <w:rsid w:val="002A021E"/>
    <w:rsid w:val="002A2EA2"/>
    <w:rsid w:val="002A5598"/>
    <w:rsid w:val="002A5854"/>
    <w:rsid w:val="002A65D2"/>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5937"/>
    <w:rsid w:val="002D6BEA"/>
    <w:rsid w:val="002D7467"/>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273F8"/>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5402"/>
    <w:rsid w:val="003B700F"/>
    <w:rsid w:val="003B72C0"/>
    <w:rsid w:val="003C033A"/>
    <w:rsid w:val="003C1CE9"/>
    <w:rsid w:val="003C1E50"/>
    <w:rsid w:val="003C3EB0"/>
    <w:rsid w:val="003C4501"/>
    <w:rsid w:val="003C47C1"/>
    <w:rsid w:val="003C4882"/>
    <w:rsid w:val="003C49F6"/>
    <w:rsid w:val="003C58E1"/>
    <w:rsid w:val="003C5C5C"/>
    <w:rsid w:val="003C6A5B"/>
    <w:rsid w:val="003D193D"/>
    <w:rsid w:val="003D1B12"/>
    <w:rsid w:val="003D4C20"/>
    <w:rsid w:val="003D5B1D"/>
    <w:rsid w:val="003D6BA2"/>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218A4"/>
    <w:rsid w:val="004239A0"/>
    <w:rsid w:val="00423B29"/>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4C6F"/>
    <w:rsid w:val="004A549C"/>
    <w:rsid w:val="004A6CB0"/>
    <w:rsid w:val="004A712D"/>
    <w:rsid w:val="004A749A"/>
    <w:rsid w:val="004A7F14"/>
    <w:rsid w:val="004B30DC"/>
    <w:rsid w:val="004B3365"/>
    <w:rsid w:val="004B4249"/>
    <w:rsid w:val="004B5794"/>
    <w:rsid w:val="004B6AB4"/>
    <w:rsid w:val="004B75F2"/>
    <w:rsid w:val="004C0F2D"/>
    <w:rsid w:val="004C274F"/>
    <w:rsid w:val="004C389D"/>
    <w:rsid w:val="004C4E0A"/>
    <w:rsid w:val="004C63B4"/>
    <w:rsid w:val="004C74C7"/>
    <w:rsid w:val="004D0180"/>
    <w:rsid w:val="004D0596"/>
    <w:rsid w:val="004D0637"/>
    <w:rsid w:val="004D0D78"/>
    <w:rsid w:val="004D1F80"/>
    <w:rsid w:val="004D32D9"/>
    <w:rsid w:val="004D3C82"/>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2DEA"/>
    <w:rsid w:val="00504178"/>
    <w:rsid w:val="0050461E"/>
    <w:rsid w:val="00504E33"/>
    <w:rsid w:val="005057AD"/>
    <w:rsid w:val="005106C0"/>
    <w:rsid w:val="00512129"/>
    <w:rsid w:val="005124A8"/>
    <w:rsid w:val="005136D0"/>
    <w:rsid w:val="00514646"/>
    <w:rsid w:val="00515815"/>
    <w:rsid w:val="0051753A"/>
    <w:rsid w:val="00521970"/>
    <w:rsid w:val="00522300"/>
    <w:rsid w:val="005236DD"/>
    <w:rsid w:val="00523B0F"/>
    <w:rsid w:val="0052445C"/>
    <w:rsid w:val="00524517"/>
    <w:rsid w:val="0052461F"/>
    <w:rsid w:val="005265DB"/>
    <w:rsid w:val="005309A1"/>
    <w:rsid w:val="005315A1"/>
    <w:rsid w:val="00531CAE"/>
    <w:rsid w:val="005321B1"/>
    <w:rsid w:val="005325E3"/>
    <w:rsid w:val="00533198"/>
    <w:rsid w:val="00533692"/>
    <w:rsid w:val="0053523E"/>
    <w:rsid w:val="00541922"/>
    <w:rsid w:val="005420FD"/>
    <w:rsid w:val="00542944"/>
    <w:rsid w:val="005429E7"/>
    <w:rsid w:val="00542A77"/>
    <w:rsid w:val="005524EC"/>
    <w:rsid w:val="00552A0A"/>
    <w:rsid w:val="00553066"/>
    <w:rsid w:val="005536E6"/>
    <w:rsid w:val="00553E9F"/>
    <w:rsid w:val="00555FF1"/>
    <w:rsid w:val="005565BE"/>
    <w:rsid w:val="005566AD"/>
    <w:rsid w:val="00557740"/>
    <w:rsid w:val="0056038D"/>
    <w:rsid w:val="00561A29"/>
    <w:rsid w:val="005620FF"/>
    <w:rsid w:val="005646BE"/>
    <w:rsid w:val="00564BB9"/>
    <w:rsid w:val="005658C5"/>
    <w:rsid w:val="005663F9"/>
    <w:rsid w:val="00566409"/>
    <w:rsid w:val="00567539"/>
    <w:rsid w:val="00570538"/>
    <w:rsid w:val="0057067F"/>
    <w:rsid w:val="005709BD"/>
    <w:rsid w:val="00570BBB"/>
    <w:rsid w:val="0057152A"/>
    <w:rsid w:val="0057225C"/>
    <w:rsid w:val="005731FE"/>
    <w:rsid w:val="00573517"/>
    <w:rsid w:val="0057448D"/>
    <w:rsid w:val="00574643"/>
    <w:rsid w:val="00575AAC"/>
    <w:rsid w:val="005762E4"/>
    <w:rsid w:val="005817FE"/>
    <w:rsid w:val="00582C32"/>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4BC5"/>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A0F34"/>
    <w:rsid w:val="006A23A2"/>
    <w:rsid w:val="006A3459"/>
    <w:rsid w:val="006A3C43"/>
    <w:rsid w:val="006A4841"/>
    <w:rsid w:val="006A4A10"/>
    <w:rsid w:val="006A4D13"/>
    <w:rsid w:val="006A4D6A"/>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26C0"/>
    <w:rsid w:val="006D40B8"/>
    <w:rsid w:val="006D4E1F"/>
    <w:rsid w:val="006D64AC"/>
    <w:rsid w:val="006D6D8F"/>
    <w:rsid w:val="006D78AE"/>
    <w:rsid w:val="006D7BE7"/>
    <w:rsid w:val="006E01BB"/>
    <w:rsid w:val="006E11EE"/>
    <w:rsid w:val="006E16D9"/>
    <w:rsid w:val="006E288D"/>
    <w:rsid w:val="006E36D8"/>
    <w:rsid w:val="006E6B94"/>
    <w:rsid w:val="006E7BDE"/>
    <w:rsid w:val="006F0F6C"/>
    <w:rsid w:val="006F13AC"/>
    <w:rsid w:val="006F1942"/>
    <w:rsid w:val="006F2338"/>
    <w:rsid w:val="006F253C"/>
    <w:rsid w:val="006F268A"/>
    <w:rsid w:val="006F2B73"/>
    <w:rsid w:val="006F3248"/>
    <w:rsid w:val="006F341B"/>
    <w:rsid w:val="006F6C49"/>
    <w:rsid w:val="006F7412"/>
    <w:rsid w:val="006F7A40"/>
    <w:rsid w:val="00701ECB"/>
    <w:rsid w:val="007051E2"/>
    <w:rsid w:val="007108A4"/>
    <w:rsid w:val="00712070"/>
    <w:rsid w:val="00712986"/>
    <w:rsid w:val="00713027"/>
    <w:rsid w:val="00713C9A"/>
    <w:rsid w:val="007153DA"/>
    <w:rsid w:val="00715A65"/>
    <w:rsid w:val="00715E1D"/>
    <w:rsid w:val="007178E8"/>
    <w:rsid w:val="0072011F"/>
    <w:rsid w:val="00722094"/>
    <w:rsid w:val="007220EB"/>
    <w:rsid w:val="00723861"/>
    <w:rsid w:val="007241F5"/>
    <w:rsid w:val="00724EBB"/>
    <w:rsid w:val="00724EE1"/>
    <w:rsid w:val="007254A0"/>
    <w:rsid w:val="00731A81"/>
    <w:rsid w:val="00733526"/>
    <w:rsid w:val="00734BD9"/>
    <w:rsid w:val="00736E98"/>
    <w:rsid w:val="00740C75"/>
    <w:rsid w:val="00740EFE"/>
    <w:rsid w:val="00741107"/>
    <w:rsid w:val="0074405E"/>
    <w:rsid w:val="00744F86"/>
    <w:rsid w:val="00747CFE"/>
    <w:rsid w:val="0075088B"/>
    <w:rsid w:val="00751D7C"/>
    <w:rsid w:val="00752FFD"/>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5162"/>
    <w:rsid w:val="0077620F"/>
    <w:rsid w:val="00776F1D"/>
    <w:rsid w:val="00777B08"/>
    <w:rsid w:val="00780498"/>
    <w:rsid w:val="00781310"/>
    <w:rsid w:val="00781778"/>
    <w:rsid w:val="00787110"/>
    <w:rsid w:val="0078752B"/>
    <w:rsid w:val="007875F8"/>
    <w:rsid w:val="00787A6E"/>
    <w:rsid w:val="00790A11"/>
    <w:rsid w:val="00790E9D"/>
    <w:rsid w:val="007917B1"/>
    <w:rsid w:val="007936F7"/>
    <w:rsid w:val="00795C29"/>
    <w:rsid w:val="007A1107"/>
    <w:rsid w:val="007A1DD5"/>
    <w:rsid w:val="007A2F56"/>
    <w:rsid w:val="007A45CB"/>
    <w:rsid w:val="007A46C3"/>
    <w:rsid w:val="007A4DF4"/>
    <w:rsid w:val="007A50E6"/>
    <w:rsid w:val="007A5126"/>
    <w:rsid w:val="007A6DB2"/>
    <w:rsid w:val="007B0AA8"/>
    <w:rsid w:val="007B2F7A"/>
    <w:rsid w:val="007B3B5A"/>
    <w:rsid w:val="007B43EC"/>
    <w:rsid w:val="007B4ACB"/>
    <w:rsid w:val="007B6131"/>
    <w:rsid w:val="007B6A68"/>
    <w:rsid w:val="007B778D"/>
    <w:rsid w:val="007C1A43"/>
    <w:rsid w:val="007C1A59"/>
    <w:rsid w:val="007C49D2"/>
    <w:rsid w:val="007C5F63"/>
    <w:rsid w:val="007C6449"/>
    <w:rsid w:val="007C6911"/>
    <w:rsid w:val="007C7831"/>
    <w:rsid w:val="007C7CDB"/>
    <w:rsid w:val="007D0609"/>
    <w:rsid w:val="007D2BB2"/>
    <w:rsid w:val="007D635B"/>
    <w:rsid w:val="007D6B39"/>
    <w:rsid w:val="007D6FB3"/>
    <w:rsid w:val="007D7554"/>
    <w:rsid w:val="007D76FA"/>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6A60"/>
    <w:rsid w:val="007F73E8"/>
    <w:rsid w:val="007F7BF6"/>
    <w:rsid w:val="008044F6"/>
    <w:rsid w:val="00804A41"/>
    <w:rsid w:val="008066DA"/>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65525"/>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2FF7"/>
    <w:rsid w:val="00893E2E"/>
    <w:rsid w:val="00895BF6"/>
    <w:rsid w:val="00896930"/>
    <w:rsid w:val="008A0B07"/>
    <w:rsid w:val="008A0F08"/>
    <w:rsid w:val="008A2AE5"/>
    <w:rsid w:val="008A3561"/>
    <w:rsid w:val="008A5903"/>
    <w:rsid w:val="008A670E"/>
    <w:rsid w:val="008A73E4"/>
    <w:rsid w:val="008B072B"/>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285F"/>
    <w:rsid w:val="008D43D7"/>
    <w:rsid w:val="008D4AA2"/>
    <w:rsid w:val="008D56A5"/>
    <w:rsid w:val="008D5D50"/>
    <w:rsid w:val="008D5D7F"/>
    <w:rsid w:val="008D69EC"/>
    <w:rsid w:val="008D6E36"/>
    <w:rsid w:val="008D76DA"/>
    <w:rsid w:val="008D77F6"/>
    <w:rsid w:val="008D7D5B"/>
    <w:rsid w:val="008D7FFD"/>
    <w:rsid w:val="008E0AE9"/>
    <w:rsid w:val="008E12BC"/>
    <w:rsid w:val="008E1AD8"/>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55F5"/>
    <w:rsid w:val="00957315"/>
    <w:rsid w:val="00957D26"/>
    <w:rsid w:val="009615F7"/>
    <w:rsid w:val="00961A97"/>
    <w:rsid w:val="00962597"/>
    <w:rsid w:val="009631C1"/>
    <w:rsid w:val="00964497"/>
    <w:rsid w:val="00964B6A"/>
    <w:rsid w:val="00967735"/>
    <w:rsid w:val="0096780D"/>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376B"/>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4BB8"/>
    <w:rsid w:val="009B4CE2"/>
    <w:rsid w:val="009B5675"/>
    <w:rsid w:val="009B59BC"/>
    <w:rsid w:val="009B6BA7"/>
    <w:rsid w:val="009B6CCD"/>
    <w:rsid w:val="009B6ECB"/>
    <w:rsid w:val="009B7EF8"/>
    <w:rsid w:val="009C12E8"/>
    <w:rsid w:val="009C1ED4"/>
    <w:rsid w:val="009C3637"/>
    <w:rsid w:val="009C38C2"/>
    <w:rsid w:val="009C4AC8"/>
    <w:rsid w:val="009C5583"/>
    <w:rsid w:val="009C6349"/>
    <w:rsid w:val="009C69EB"/>
    <w:rsid w:val="009C6A3F"/>
    <w:rsid w:val="009D228C"/>
    <w:rsid w:val="009D2355"/>
    <w:rsid w:val="009D2507"/>
    <w:rsid w:val="009D388A"/>
    <w:rsid w:val="009D5748"/>
    <w:rsid w:val="009D58B4"/>
    <w:rsid w:val="009D5BDB"/>
    <w:rsid w:val="009D6879"/>
    <w:rsid w:val="009E26C8"/>
    <w:rsid w:val="009E2AAC"/>
    <w:rsid w:val="009E3E5E"/>
    <w:rsid w:val="009F1146"/>
    <w:rsid w:val="009F14F0"/>
    <w:rsid w:val="009F17A1"/>
    <w:rsid w:val="009F36FE"/>
    <w:rsid w:val="009F4277"/>
    <w:rsid w:val="009F4EC1"/>
    <w:rsid w:val="009F7238"/>
    <w:rsid w:val="009F7F02"/>
    <w:rsid w:val="00A00CBD"/>
    <w:rsid w:val="00A012C4"/>
    <w:rsid w:val="00A01EE8"/>
    <w:rsid w:val="00A01F65"/>
    <w:rsid w:val="00A02264"/>
    <w:rsid w:val="00A0259C"/>
    <w:rsid w:val="00A027DF"/>
    <w:rsid w:val="00A03534"/>
    <w:rsid w:val="00A03584"/>
    <w:rsid w:val="00A036C6"/>
    <w:rsid w:val="00A074B5"/>
    <w:rsid w:val="00A07821"/>
    <w:rsid w:val="00A07A5C"/>
    <w:rsid w:val="00A07E31"/>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2A10"/>
    <w:rsid w:val="00A33B0A"/>
    <w:rsid w:val="00A34F1D"/>
    <w:rsid w:val="00A35735"/>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FE2"/>
    <w:rsid w:val="00A53ACD"/>
    <w:rsid w:val="00A552BD"/>
    <w:rsid w:val="00A55FB9"/>
    <w:rsid w:val="00A57B8F"/>
    <w:rsid w:val="00A57C5C"/>
    <w:rsid w:val="00A60E03"/>
    <w:rsid w:val="00A6173A"/>
    <w:rsid w:val="00A626D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F6E"/>
    <w:rsid w:val="00A91F9F"/>
    <w:rsid w:val="00A92AF6"/>
    <w:rsid w:val="00A92BC6"/>
    <w:rsid w:val="00A938D0"/>
    <w:rsid w:val="00A9391F"/>
    <w:rsid w:val="00A94939"/>
    <w:rsid w:val="00A9503A"/>
    <w:rsid w:val="00A971C1"/>
    <w:rsid w:val="00AA03FA"/>
    <w:rsid w:val="00AA477E"/>
    <w:rsid w:val="00AA4B70"/>
    <w:rsid w:val="00AA4C34"/>
    <w:rsid w:val="00AA5CD3"/>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C85"/>
    <w:rsid w:val="00AD3FCB"/>
    <w:rsid w:val="00AD696D"/>
    <w:rsid w:val="00AE1760"/>
    <w:rsid w:val="00AE1971"/>
    <w:rsid w:val="00AE1E4B"/>
    <w:rsid w:val="00AE2AF5"/>
    <w:rsid w:val="00AE53C5"/>
    <w:rsid w:val="00AE58A3"/>
    <w:rsid w:val="00AE7DDF"/>
    <w:rsid w:val="00AF0A99"/>
    <w:rsid w:val="00AF0B74"/>
    <w:rsid w:val="00AF1266"/>
    <w:rsid w:val="00AF20EE"/>
    <w:rsid w:val="00AF3563"/>
    <w:rsid w:val="00AF37E4"/>
    <w:rsid w:val="00AF3F91"/>
    <w:rsid w:val="00AF50A9"/>
    <w:rsid w:val="00AF606F"/>
    <w:rsid w:val="00AF7289"/>
    <w:rsid w:val="00B01EC3"/>
    <w:rsid w:val="00B0215E"/>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979"/>
    <w:rsid w:val="00B25006"/>
    <w:rsid w:val="00B253EA"/>
    <w:rsid w:val="00B26631"/>
    <w:rsid w:val="00B269B1"/>
    <w:rsid w:val="00B269DD"/>
    <w:rsid w:val="00B3047B"/>
    <w:rsid w:val="00B3238C"/>
    <w:rsid w:val="00B3243F"/>
    <w:rsid w:val="00B330E0"/>
    <w:rsid w:val="00B377D9"/>
    <w:rsid w:val="00B37D24"/>
    <w:rsid w:val="00B37F82"/>
    <w:rsid w:val="00B40271"/>
    <w:rsid w:val="00B43426"/>
    <w:rsid w:val="00B43826"/>
    <w:rsid w:val="00B44EC0"/>
    <w:rsid w:val="00B451CA"/>
    <w:rsid w:val="00B46289"/>
    <w:rsid w:val="00B46487"/>
    <w:rsid w:val="00B469B5"/>
    <w:rsid w:val="00B47019"/>
    <w:rsid w:val="00B47E52"/>
    <w:rsid w:val="00B50472"/>
    <w:rsid w:val="00B51BA2"/>
    <w:rsid w:val="00B51C2B"/>
    <w:rsid w:val="00B51FC5"/>
    <w:rsid w:val="00B52296"/>
    <w:rsid w:val="00B529D2"/>
    <w:rsid w:val="00B55691"/>
    <w:rsid w:val="00B5611D"/>
    <w:rsid w:val="00B601D7"/>
    <w:rsid w:val="00B65472"/>
    <w:rsid w:val="00B65B68"/>
    <w:rsid w:val="00B707CA"/>
    <w:rsid w:val="00B72560"/>
    <w:rsid w:val="00B7614A"/>
    <w:rsid w:val="00B76468"/>
    <w:rsid w:val="00B76C9F"/>
    <w:rsid w:val="00B76F53"/>
    <w:rsid w:val="00B77CF3"/>
    <w:rsid w:val="00B80214"/>
    <w:rsid w:val="00B80868"/>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BB8"/>
    <w:rsid w:val="00BB1A2C"/>
    <w:rsid w:val="00BB1C5D"/>
    <w:rsid w:val="00BB2164"/>
    <w:rsid w:val="00BB3B24"/>
    <w:rsid w:val="00BB3DEE"/>
    <w:rsid w:val="00BB49E7"/>
    <w:rsid w:val="00BB4DD7"/>
    <w:rsid w:val="00BB5C94"/>
    <w:rsid w:val="00BB6CB5"/>
    <w:rsid w:val="00BC054C"/>
    <w:rsid w:val="00BC2992"/>
    <w:rsid w:val="00BC29F3"/>
    <w:rsid w:val="00BC3E4A"/>
    <w:rsid w:val="00BC453D"/>
    <w:rsid w:val="00BC4A4C"/>
    <w:rsid w:val="00BC5825"/>
    <w:rsid w:val="00BC6DD1"/>
    <w:rsid w:val="00BC6EB3"/>
    <w:rsid w:val="00BC7DE7"/>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6287"/>
    <w:rsid w:val="00C06664"/>
    <w:rsid w:val="00C06839"/>
    <w:rsid w:val="00C102E1"/>
    <w:rsid w:val="00C11D86"/>
    <w:rsid w:val="00C125C8"/>
    <w:rsid w:val="00C12F0E"/>
    <w:rsid w:val="00C14CC3"/>
    <w:rsid w:val="00C15105"/>
    <w:rsid w:val="00C1627E"/>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1C61"/>
    <w:rsid w:val="00C83D6D"/>
    <w:rsid w:val="00C84529"/>
    <w:rsid w:val="00C84D12"/>
    <w:rsid w:val="00C860E3"/>
    <w:rsid w:val="00C87BB6"/>
    <w:rsid w:val="00C87BF6"/>
    <w:rsid w:val="00C9002F"/>
    <w:rsid w:val="00C90F87"/>
    <w:rsid w:val="00C93086"/>
    <w:rsid w:val="00C95756"/>
    <w:rsid w:val="00C9676E"/>
    <w:rsid w:val="00C97EAD"/>
    <w:rsid w:val="00CA0D66"/>
    <w:rsid w:val="00CA3048"/>
    <w:rsid w:val="00CA343A"/>
    <w:rsid w:val="00CA3CD8"/>
    <w:rsid w:val="00CA4CF6"/>
    <w:rsid w:val="00CA56F6"/>
    <w:rsid w:val="00CA6757"/>
    <w:rsid w:val="00CA7DC2"/>
    <w:rsid w:val="00CB0182"/>
    <w:rsid w:val="00CB0FC5"/>
    <w:rsid w:val="00CB1423"/>
    <w:rsid w:val="00CB1A1B"/>
    <w:rsid w:val="00CB1D48"/>
    <w:rsid w:val="00CB2E45"/>
    <w:rsid w:val="00CB5484"/>
    <w:rsid w:val="00CB5737"/>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58F"/>
    <w:rsid w:val="00CF4ECD"/>
    <w:rsid w:val="00CF783F"/>
    <w:rsid w:val="00CF7A4E"/>
    <w:rsid w:val="00D00C98"/>
    <w:rsid w:val="00D02546"/>
    <w:rsid w:val="00D03185"/>
    <w:rsid w:val="00D0385D"/>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19F"/>
    <w:rsid w:val="00D33CA9"/>
    <w:rsid w:val="00D36FE5"/>
    <w:rsid w:val="00D37146"/>
    <w:rsid w:val="00D376DE"/>
    <w:rsid w:val="00D37E1B"/>
    <w:rsid w:val="00D40D9C"/>
    <w:rsid w:val="00D40E6B"/>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8668E"/>
    <w:rsid w:val="00D87F4C"/>
    <w:rsid w:val="00D901DA"/>
    <w:rsid w:val="00D9179F"/>
    <w:rsid w:val="00D924A1"/>
    <w:rsid w:val="00D92B60"/>
    <w:rsid w:val="00D93437"/>
    <w:rsid w:val="00D9352F"/>
    <w:rsid w:val="00D94A6B"/>
    <w:rsid w:val="00D97C67"/>
    <w:rsid w:val="00D97CD0"/>
    <w:rsid w:val="00D97D17"/>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2A4A"/>
    <w:rsid w:val="00DD3624"/>
    <w:rsid w:val="00DD3CAB"/>
    <w:rsid w:val="00DD4AF6"/>
    <w:rsid w:val="00DD5367"/>
    <w:rsid w:val="00DD5C88"/>
    <w:rsid w:val="00DD7E35"/>
    <w:rsid w:val="00DE0B59"/>
    <w:rsid w:val="00DE18E3"/>
    <w:rsid w:val="00DE1A97"/>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44AF"/>
    <w:rsid w:val="00E368C1"/>
    <w:rsid w:val="00E374A4"/>
    <w:rsid w:val="00E4137A"/>
    <w:rsid w:val="00E4190F"/>
    <w:rsid w:val="00E429F5"/>
    <w:rsid w:val="00E42CEF"/>
    <w:rsid w:val="00E4341B"/>
    <w:rsid w:val="00E47DB9"/>
    <w:rsid w:val="00E52F30"/>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5C4"/>
    <w:rsid w:val="00E7298F"/>
    <w:rsid w:val="00E741BB"/>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87E84"/>
    <w:rsid w:val="00E90329"/>
    <w:rsid w:val="00E90E2E"/>
    <w:rsid w:val="00E92399"/>
    <w:rsid w:val="00E92864"/>
    <w:rsid w:val="00E932D7"/>
    <w:rsid w:val="00E94A63"/>
    <w:rsid w:val="00E94A98"/>
    <w:rsid w:val="00E95746"/>
    <w:rsid w:val="00E975C0"/>
    <w:rsid w:val="00EA3A9A"/>
    <w:rsid w:val="00EA5FA4"/>
    <w:rsid w:val="00EA6169"/>
    <w:rsid w:val="00EB029D"/>
    <w:rsid w:val="00EB055F"/>
    <w:rsid w:val="00EB37C7"/>
    <w:rsid w:val="00EB47BF"/>
    <w:rsid w:val="00EB5B5A"/>
    <w:rsid w:val="00EC0C10"/>
    <w:rsid w:val="00EC184D"/>
    <w:rsid w:val="00EC2A22"/>
    <w:rsid w:val="00EC2BFC"/>
    <w:rsid w:val="00EC417F"/>
    <w:rsid w:val="00EC4F10"/>
    <w:rsid w:val="00EC7146"/>
    <w:rsid w:val="00ED0344"/>
    <w:rsid w:val="00ED39A5"/>
    <w:rsid w:val="00ED43C1"/>
    <w:rsid w:val="00ED66FA"/>
    <w:rsid w:val="00ED6955"/>
    <w:rsid w:val="00ED7742"/>
    <w:rsid w:val="00EE08F7"/>
    <w:rsid w:val="00EE17FA"/>
    <w:rsid w:val="00EE2D04"/>
    <w:rsid w:val="00EE410A"/>
    <w:rsid w:val="00EE4D66"/>
    <w:rsid w:val="00EE627E"/>
    <w:rsid w:val="00EE69CC"/>
    <w:rsid w:val="00EE6E28"/>
    <w:rsid w:val="00EE756D"/>
    <w:rsid w:val="00EF15A2"/>
    <w:rsid w:val="00EF2064"/>
    <w:rsid w:val="00EF2F48"/>
    <w:rsid w:val="00EF513F"/>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3AEE"/>
    <w:rsid w:val="00F83D22"/>
    <w:rsid w:val="00F848BB"/>
    <w:rsid w:val="00F8499B"/>
    <w:rsid w:val="00F84C88"/>
    <w:rsid w:val="00F900C6"/>
    <w:rsid w:val="00F92142"/>
    <w:rsid w:val="00F93737"/>
    <w:rsid w:val="00F97FB3"/>
    <w:rsid w:val="00FA0012"/>
    <w:rsid w:val="00FA0220"/>
    <w:rsid w:val="00FA042D"/>
    <w:rsid w:val="00FA053C"/>
    <w:rsid w:val="00FA1A49"/>
    <w:rsid w:val="00FA2422"/>
    <w:rsid w:val="00FA2ADD"/>
    <w:rsid w:val="00FA2B3F"/>
    <w:rsid w:val="00FA47CC"/>
    <w:rsid w:val="00FA6042"/>
    <w:rsid w:val="00FA6496"/>
    <w:rsid w:val="00FA7814"/>
    <w:rsid w:val="00FA7A6B"/>
    <w:rsid w:val="00FA7FB1"/>
    <w:rsid w:val="00FB04BF"/>
    <w:rsid w:val="00FB64E1"/>
    <w:rsid w:val="00FB6CC8"/>
    <w:rsid w:val="00FB7173"/>
    <w:rsid w:val="00FB72A6"/>
    <w:rsid w:val="00FC1066"/>
    <w:rsid w:val="00FC2468"/>
    <w:rsid w:val="00FC263B"/>
    <w:rsid w:val="00FC4800"/>
    <w:rsid w:val="00FC4E11"/>
    <w:rsid w:val="00FC5692"/>
    <w:rsid w:val="00FC700D"/>
    <w:rsid w:val="00FC7E06"/>
    <w:rsid w:val="00FD086F"/>
    <w:rsid w:val="00FD2076"/>
    <w:rsid w:val="00FD2F19"/>
    <w:rsid w:val="00FD5143"/>
    <w:rsid w:val="00FD6380"/>
    <w:rsid w:val="00FD7988"/>
    <w:rsid w:val="00FE09BC"/>
    <w:rsid w:val="00FE100C"/>
    <w:rsid w:val="00FE2478"/>
    <w:rsid w:val="00FE65D0"/>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tix.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DE75E-3111-4B48-BFB1-8FDC2D949719}">
  <ds:schemaRefs>
    <ds:schemaRef ds:uri="http://schemas.openxmlformats.org/officeDocument/2006/bibliography"/>
  </ds:schemaRefs>
</ds:datastoreItem>
</file>

<file path=customXml/itemProps2.xml><?xml version="1.0" encoding="utf-8"?>
<ds:datastoreItem xmlns:ds="http://schemas.openxmlformats.org/officeDocument/2006/customXml" ds:itemID="{FBC2A853-E9B7-4830-AA07-DF2EF0D4348B}"/>
</file>

<file path=customXml/itemProps3.xml><?xml version="1.0" encoding="utf-8"?>
<ds:datastoreItem xmlns:ds="http://schemas.openxmlformats.org/officeDocument/2006/customXml" ds:itemID="{D726D9AE-B7D1-4D6D-BA96-265730B7CAB8}"/>
</file>

<file path=customXml/itemProps4.xml><?xml version="1.0" encoding="utf-8"?>
<ds:datastoreItem xmlns:ds="http://schemas.openxmlformats.org/officeDocument/2006/customXml" ds:itemID="{249B686E-23F7-4A90-A39A-1487FB20B65A}"/>
</file>

<file path=docProps/app.xml><?xml version="1.0" encoding="utf-8"?>
<Properties xmlns="http://schemas.openxmlformats.org/officeDocument/2006/extended-properties" xmlns:vt="http://schemas.openxmlformats.org/officeDocument/2006/docPropsVTypes">
  <Template>COUNCIL TEMPLATE.dotx</Template>
  <TotalTime>9253</TotalTime>
  <Pages>22</Pages>
  <Words>5629</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1569</cp:revision>
  <cp:lastPrinted>2013-07-11T14:17:00Z</cp:lastPrinted>
  <dcterms:created xsi:type="dcterms:W3CDTF">2012-05-15T17:51:00Z</dcterms:created>
  <dcterms:modified xsi:type="dcterms:W3CDTF">2013-07-11T14:20:00Z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4483000</vt:r8>
  </property>
</Properties>
</file>